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F4B" w:rsidRPr="00C54A4E" w:rsidRDefault="00462F4B" w:rsidP="00462F4B">
      <w:pPr>
        <w:pStyle w:val="papertitle"/>
        <w:spacing w:after="0"/>
      </w:pPr>
      <w:r w:rsidRPr="00C54A4E">
        <w:t>CSMR: A Scalable Algorithm for Text Clustering with Cosine Similarity and MapReduce</w:t>
      </w:r>
    </w:p>
    <w:p w:rsidR="00CE6898" w:rsidRPr="00C54A4E" w:rsidRDefault="00CE6898" w:rsidP="00CE6898">
      <w:pPr>
        <w:pStyle w:val="author"/>
      </w:pPr>
    </w:p>
    <w:p w:rsidR="00CE6898" w:rsidRPr="00C54A4E" w:rsidRDefault="00CE6898" w:rsidP="00CE6898">
      <w:pPr>
        <w:pStyle w:val="author"/>
      </w:pPr>
      <w:r w:rsidRPr="00C54A4E">
        <w:t>Giannakouris - Salalidis Victor, Plerou Antonia</w:t>
      </w:r>
      <w:r w:rsidR="00593920">
        <w:t>, Sioutas Spy</w:t>
      </w:r>
      <w:r w:rsidR="00A72355" w:rsidRPr="00C54A4E">
        <w:t>ros</w:t>
      </w:r>
      <w:r w:rsidRPr="00C54A4E">
        <w:t xml:space="preserve"> </w:t>
      </w:r>
    </w:p>
    <w:p w:rsidR="00CE6898" w:rsidRPr="00C54A4E" w:rsidRDefault="00CE6898" w:rsidP="00CE6898">
      <w:pPr>
        <w:pStyle w:val="address"/>
      </w:pPr>
      <w:r w:rsidRPr="00C54A4E">
        <w:t>Ionian University, Department of Informatics</w:t>
      </w:r>
      <w:r w:rsidR="00814552" w:rsidRPr="00C54A4E">
        <w:t>,</w:t>
      </w:r>
      <w:r w:rsidR="00D92056">
        <w:t xml:space="preserve"> </w:t>
      </w:r>
      <w:r w:rsidR="00814552" w:rsidRPr="00C54A4E">
        <w:t>Greece</w:t>
      </w:r>
    </w:p>
    <w:p w:rsidR="00CE6898" w:rsidRPr="00C54A4E" w:rsidRDefault="00CE6898" w:rsidP="00CE6898">
      <w:pPr>
        <w:pStyle w:val="address"/>
        <w:rPr>
          <w:rStyle w:val="e-mail"/>
        </w:rPr>
      </w:pPr>
      <w:r w:rsidRPr="00C54A4E">
        <w:rPr>
          <w:rStyle w:val="e-mail"/>
        </w:rPr>
        <w:t>{p12gian1,</w:t>
      </w:r>
      <w:r w:rsidR="00494CC4" w:rsidRPr="00C54A4E">
        <w:rPr>
          <w:rStyle w:val="e-mail"/>
        </w:rPr>
        <w:t>tplerou</w:t>
      </w:r>
      <w:r w:rsidR="00A72355" w:rsidRPr="00C54A4E">
        <w:rPr>
          <w:rStyle w:val="e-mail"/>
        </w:rPr>
        <w:t>,sioutas</w:t>
      </w:r>
      <w:r w:rsidRPr="00C54A4E">
        <w:rPr>
          <w:rStyle w:val="e-mail"/>
        </w:rPr>
        <w:t>}@ionio.gr</w:t>
      </w:r>
    </w:p>
    <w:p w:rsidR="00CE6898" w:rsidRPr="00C54A4E" w:rsidRDefault="00CE6898" w:rsidP="00CE6898">
      <w:pPr>
        <w:pStyle w:val="address"/>
        <w:rPr>
          <w:rStyle w:val="e-mail"/>
        </w:rPr>
      </w:pPr>
    </w:p>
    <w:p w:rsidR="00CB6553" w:rsidRPr="00C54A4E" w:rsidRDefault="00CB6553" w:rsidP="00CB6553">
      <w:pPr>
        <w:pStyle w:val="abstract"/>
        <w:ind w:firstLine="0"/>
      </w:pPr>
      <w:r w:rsidRPr="00C54A4E">
        <w:rPr>
          <w:b/>
        </w:rPr>
        <w:t xml:space="preserve">Abstract. </w:t>
      </w:r>
      <w:r w:rsidRPr="00C54A4E">
        <w:t xml:space="preserve">As Internet develops rapidly huge amounts of texts need to be processed in a short time. This entails the necessity of fast, scalable methods for text processing. In this paper a method for pairwise text similarity on massive data-sets, using the Cosine Similarity metric and the </w:t>
      </w:r>
      <w:r w:rsidR="001431E6" w:rsidRPr="00C54A4E">
        <w:t>tf-idf</w:t>
      </w:r>
      <w:r w:rsidRPr="00C54A4E">
        <w:t xml:space="preserve"> (Term Frequency-Inverse Document Frequency) normalization method is proposed. The research approach is mainly focused on the MapReduce paradigm, a model for processing large data-sets in parallel manner, with a distributed algorithm on computer clusters. </w:t>
      </w:r>
      <w:r w:rsidR="001E248A" w:rsidRPr="00C54A4E">
        <w:t>Through</w:t>
      </w:r>
      <w:r w:rsidRPr="00C54A4E">
        <w:t xml:space="preserve"> MapReduce model </w:t>
      </w:r>
      <w:r w:rsidR="001E248A" w:rsidRPr="00C54A4E">
        <w:t xml:space="preserve">application </w:t>
      </w:r>
      <w:r w:rsidRPr="00C54A4E">
        <w:t>on each s</w:t>
      </w:r>
      <w:r w:rsidR="00BA009F" w:rsidRPr="00C54A4E">
        <w:t xml:space="preserve">tep of the proposed method, </w:t>
      </w:r>
      <w:r w:rsidRPr="00C54A4E">
        <w:t xml:space="preserve">text processing </w:t>
      </w:r>
      <w:r w:rsidR="003E41B7" w:rsidRPr="00C54A4E">
        <w:t xml:space="preserve">speed and scalability </w:t>
      </w:r>
      <w:r w:rsidR="001E248A" w:rsidRPr="00C54A4E">
        <w:t xml:space="preserve">is enhanced </w:t>
      </w:r>
      <w:r w:rsidR="003E41B7" w:rsidRPr="00C54A4E">
        <w:t xml:space="preserve">in reference to other </w:t>
      </w:r>
      <w:r w:rsidRPr="00C54A4E">
        <w:t>traditional methods. The CSMR (Cosine Similarity with MapReduce) meth</w:t>
      </w:r>
      <w:r w:rsidR="00BA009F" w:rsidRPr="00C54A4E">
        <w:t>od’s implementation</w:t>
      </w:r>
      <w:r w:rsidRPr="00C54A4E">
        <w:t xml:space="preserve"> is currently at the implementation stage.</w:t>
      </w:r>
      <w:r w:rsidR="00CC4CAA" w:rsidRPr="00C54A4E">
        <w:t xml:space="preserve"> </w:t>
      </w:r>
      <w:r w:rsidRPr="00C54A4E">
        <w:t>Precise and analytical conclusions concerning the efficiency of the proposed method are to be reached upon completion and review of the overall project phases.</w:t>
      </w:r>
    </w:p>
    <w:p w:rsidR="002D549F" w:rsidRPr="00C54A4E" w:rsidRDefault="002D549F" w:rsidP="002D549F">
      <w:pPr>
        <w:pStyle w:val="abstract"/>
        <w:spacing w:after="0"/>
        <w:ind w:firstLine="0"/>
      </w:pPr>
    </w:p>
    <w:p w:rsidR="002D549F" w:rsidRPr="00C54A4E" w:rsidRDefault="002D549F" w:rsidP="002D549F">
      <w:pPr>
        <w:pStyle w:val="keywords"/>
      </w:pPr>
      <w:r w:rsidRPr="00C54A4E">
        <w:rPr>
          <w:b/>
        </w:rPr>
        <w:t>Keywords:</w:t>
      </w:r>
      <w:r w:rsidRPr="00C54A4E">
        <w:t xml:space="preserve"> MapReduce, Hadoop, </w:t>
      </w:r>
      <w:r w:rsidR="00430D02" w:rsidRPr="00C54A4E">
        <w:t>TF-IDF</w:t>
      </w:r>
      <w:r w:rsidRPr="00C54A4E">
        <w:t>, Text Mining, Cosine Similarity</w:t>
      </w:r>
    </w:p>
    <w:p w:rsidR="00CF2145" w:rsidRPr="00C54A4E" w:rsidRDefault="007B16E6" w:rsidP="007B16E6">
      <w:pPr>
        <w:pStyle w:val="heading1"/>
      </w:pPr>
      <w:r w:rsidRPr="00C54A4E">
        <w:t>Introduction</w:t>
      </w:r>
    </w:p>
    <w:p w:rsidR="00D23857" w:rsidRPr="00C54A4E" w:rsidRDefault="00D23857" w:rsidP="00D23857">
      <w:pPr>
        <w:ind w:firstLine="0"/>
      </w:pPr>
      <w:r w:rsidRPr="00C54A4E">
        <w:t xml:space="preserve">Nowadays, as the data amount grows rapidly, </w:t>
      </w:r>
      <w:r w:rsidR="005C37F2" w:rsidRPr="00C54A4E">
        <w:t>challenge of big d</w:t>
      </w:r>
      <w:r w:rsidRPr="00C54A4E">
        <w:t>ata</w:t>
      </w:r>
      <w:r w:rsidR="00C85CEE" w:rsidRPr="00C54A4E">
        <w:t xml:space="preserve"> need to be faced</w:t>
      </w:r>
      <w:r w:rsidR="00223853">
        <w:t xml:space="preserve"> </w:t>
      </w:r>
      <w:r w:rsidR="00763FAA">
        <w:fldChar w:fldCharType="begin" w:fldLock="1"/>
      </w:r>
      <w:r w:rsidR="00B979EF">
        <w:instrText>ADDIN CSL_CITATION { "citationItems" : [ { "id" : "ITEM-1", "itemData" : { "author" : [ { "dropping-particle" : "", "family" : "Wu", "given" : "Xindong", "non-dropping-particle" : "", "parse-names" : false, "suffix" : "" }, { "dropping-particle" : "", "family" : "Zhu", "given" : "Xingquan", "non-dropping-particle" : "", "parse-names" : false, "suffix" : "" }, { "dropping-particle" : "", "family" : "Member", "given" : "Senior", "non-dropping-particle" : "", "parse-names" : false, "suffix" : "" } ], "id" : "ITEM-1", "issue" : "1", "issued" : { "date-parts" : [ [ "2014" ] ] }, "page" : "97-107", "title" : "Data Mining with Big Data", "type" : "article-journal", "volume" : "26" }, "uris" : [ "http://www.mendeley.com/documents/?uuid=814ab4d3-04db-421a-ae3d-bda209ae9df5" ] } ], "mendeley" : { "previouslyFormattedCitation" : "[1]" }, "properties" : { "noteIndex" : 0 }, "schema" : "https://github.com/citation-style-language/schema/raw/master/csl-citation.json" }</w:instrText>
      </w:r>
      <w:r w:rsidR="00763FAA">
        <w:fldChar w:fldCharType="separate"/>
      </w:r>
      <w:r w:rsidR="00B979EF" w:rsidRPr="00B979EF">
        <w:rPr>
          <w:noProof/>
        </w:rPr>
        <w:t>[1]</w:t>
      </w:r>
      <w:r w:rsidR="00763FAA">
        <w:fldChar w:fldCharType="end"/>
      </w:r>
      <w:r w:rsidR="00BD4A44">
        <w:t xml:space="preserve"> in various domains such as Business Intelligence </w:t>
      </w:r>
      <w:r w:rsidR="00BD4A44">
        <w:fldChar w:fldCharType="begin" w:fldLock="1"/>
      </w:r>
      <w:r w:rsidR="00B979EF">
        <w:instrText>ADDIN CSL_CITATION { "citationItems" : [ { "id" : "ITEM-1", "itemData" : { "author" : [ { "dropping-particle" : "", "family" : "Chen", "given" : "Hsinchun", "non-dropping-particle" : "", "parse-names" : false, "suffix" : "" }, { "dropping-particle" : "", "family" : "Storey", "given" : "Veda C", "non-dropping-particle" : "", "parse-names" : false, "suffix" : "" } ], "id" : "ITEM-1", "issue" : "4", "issued" : { "date-parts" : [ [ "2012" ] ] }, "page" : "1165-1188", "title" : "B USINESS I NTELLIGENCE AND A NALYTICS : F ROM B IG D ATA TO B IG I MPACT", "type" : "article-journal", "volume" : "36" }, "uris" : [ "http://www.mendeley.com/documents/?uuid=0335f7b6-6a27-4094-88ba-8dba83e930b8" ] } ], "mendeley" : { "previouslyFormattedCitation" : "[2]" }, "properties" : { "noteIndex" : 0 }, "schema" : "https://github.com/citation-style-language/schema/raw/master/csl-citation.json" }</w:instrText>
      </w:r>
      <w:r w:rsidR="00BD4A44">
        <w:fldChar w:fldCharType="separate"/>
      </w:r>
      <w:r w:rsidR="00B979EF" w:rsidRPr="00B979EF">
        <w:rPr>
          <w:noProof/>
        </w:rPr>
        <w:t>[2]</w:t>
      </w:r>
      <w:r w:rsidR="00BD4A44">
        <w:fldChar w:fldCharType="end"/>
      </w:r>
      <w:r w:rsidR="00BD4A44">
        <w:t xml:space="preserve"> or Bioinformatics </w:t>
      </w:r>
      <w:r w:rsidR="00BD4A44">
        <w:fldChar w:fldCharType="begin" w:fldLock="1"/>
      </w:r>
      <w:r w:rsidR="00B979EF">
        <w:instrText>ADDIN CSL_CITATION { "citationItems" : [ { "id" : "ITEM-1", "itemData" : { "DOI" : "10.1186/1471-2105-11-S12-S1", "ISSN" : "1471-2105", "PMID" : "21210976", "abstract" : "BACKGROUND: Bioinformatics researchers are now confronted with analysis of ultra large-scale data sets, a problem that will only increase at an alarming rate in coming years. Recent developments in open source software, that is, the Hadoop project and associated software, provide a foundation for scaling to petabyte scale data warehouses on Linux clusters, providing fault-tolerant parallelized analysis on such data using a programming style named MapReduce.\n\nDESCRIPTION: An overview is given of the current usage within the bioinformatics community of Hadoop, a top-level Apache Software Foundation project, and of associated open source software projects. The concepts behind Hadoop and the associated HBase project are defined, and current bioinformatics software that employ Hadoop is described. The focus is on next-generation sequencing, as the leading application area to date.\n\nCONCLUSIONS: Hadoop and the MapReduce programming paradigm already have a substantial base in the bioinformatics community, especially in the field of next-generation sequencing analysis, and such use is increasing. This is due to the cost-effectiveness of Hadoop-based analysis on commodity Linux clusters, and in the cloud via data upload to cloud vendors who have implemented Hadoop/HBase; and due to the effectiveness and ease-of-use of the MapReduce method in parallelization of many data analysis algorithms.", "author" : [ { "dropping-particle" : "", "family" : "Taylor", "given" : "Ronald C", "non-dropping-particle" : "", "parse-names" : false, "suffix" : "" } ], "container-title" : "BMC bioinformatics", "id" : "ITEM-1", "issue" : "Suppl 12", "issued" : { "date-parts" : [ [ "2010", "1" ] ] }, "page" : "S1", "title" : "An overview of the Hadoop/MapReduce/HBase framework and its current applications in bioinformatics.", "type" : "article-journal", "volume" : "11 Suppl 1" }, "uris" : [ "http://www.mendeley.com/documents/?uuid=fd0299c8-faca-4c79-938e-639eada3d01c" ] }, { "id" : "ITEM-2", "itemData" : { "DOI" : "10.1109/eScience.2008.62", "ISBN" : "978-1-4244-3380-3", "author" : [ { "dropping-particle" : "", "family" : "Matsunaga", "given" : "Andr\u00e9a", "non-dropping-particle" : "", "parse-names" : false, "suffix" : "" }, { "dropping-particle" : "", "family" : "Tsugawa", "given" : "Maur\u00edcio", "non-dropping-particle" : "", "parse-names" : false, "suffix" : "" }, { "dropping-particle" : "", "family" : "Fortes", "given" : "Jos\u00e9", "non-dropping-particle" : "", "parse-names" : false, "suffix" : "" } ], "container-title" : "2008 IEEE Fourth International Conference on eScience", "id" : "ITEM-2", "issued" : { "date-parts" : [ [ "2008", "12" ] ] }, "page" : "222-229", "publisher" : "Ieee", "title" : "CloudBLAST: Combining MapReduce and Virtualization on Distributed Resources for Bioinformatics Applications", "type" : "article-journal" }, "uris" : [ "http://www.mendeley.com/documents/?uuid=ff3fa4f2-3e8e-4087-9f00-5effe18652ec" ] } ], "mendeley" : { "previouslyFormattedCitation" : "[3, 4]" }, "properties" : { "noteIndex" : 0 }, "schema" : "https://github.com/citation-style-language/schema/raw/master/csl-citation.json" }</w:instrText>
      </w:r>
      <w:r w:rsidR="00BD4A44">
        <w:fldChar w:fldCharType="separate"/>
      </w:r>
      <w:r w:rsidR="00B979EF" w:rsidRPr="00B979EF">
        <w:rPr>
          <w:noProof/>
        </w:rPr>
        <w:t>[3, 4]</w:t>
      </w:r>
      <w:r w:rsidR="00BD4A44">
        <w:fldChar w:fldCharType="end"/>
      </w:r>
      <w:r w:rsidRPr="00C54A4E">
        <w:t xml:space="preserve">. With ever increasing volume </w:t>
      </w:r>
      <w:r w:rsidRPr="00BE7977">
        <w:t xml:space="preserve">of text documents, the abundant texts flowing over the Internet, huge collections of documents in digital libraries </w:t>
      </w:r>
      <w:r w:rsidR="00C85CEE" w:rsidRPr="00BE7977">
        <w:t>and digitized per</w:t>
      </w:r>
      <w:r w:rsidRPr="00BE7977">
        <w:t xml:space="preserve">sonal information are </w:t>
      </w:r>
      <w:r w:rsidR="00160516" w:rsidRPr="00BE7977">
        <w:t>collected</w:t>
      </w:r>
      <w:r w:rsidRPr="00BE7977">
        <w:t xml:space="preserve"> quickly every day</w:t>
      </w:r>
      <w:r w:rsidR="00415F0B" w:rsidRPr="00BE7977">
        <w:t xml:space="preserve"> </w:t>
      </w:r>
      <w:r w:rsidR="00B12AC0" w:rsidRPr="00BE7977">
        <w:fldChar w:fldCharType="begin" w:fldLock="1"/>
      </w:r>
      <w:r w:rsidR="00B979EF">
        <w:instrText>ADDIN CSL_CITATION { "citationItems" : [ { "id" : "ITEM-1", "itemData" : { "author" : [ { "dropping-particle" : "", "family" : "Huang", "given" : "Anna", "non-dropping-particle" : "", "parse-names" : false, "suffix" : "" } ], "id" : "ITEM-1", "issue" : "April", "issued" : { "date-parts" : [ [ "2008" ] ] }, "title" : "Similarity Measures for Text Document Clustering", "type" : "article-journal" }, "uris" : [ "http://www.mendeley.com/documents/?uuid=ecbf5363-4c7f-42e5-a21c-0900589094f8" ] } ], "mendeley" : { "previouslyFormattedCitation" : "[5]" }, "properties" : { "noteIndex" : 0 }, "schema" : "https://github.com/citation-style-language/schema/raw/master/csl-citation.json" }</w:instrText>
      </w:r>
      <w:r w:rsidR="00B12AC0" w:rsidRPr="00BE7977">
        <w:fldChar w:fldCharType="separate"/>
      </w:r>
      <w:r w:rsidR="00B979EF" w:rsidRPr="00B979EF">
        <w:rPr>
          <w:noProof/>
        </w:rPr>
        <w:t>[5]</w:t>
      </w:r>
      <w:r w:rsidR="00B12AC0" w:rsidRPr="00BE7977">
        <w:fldChar w:fldCharType="end"/>
      </w:r>
      <w:r w:rsidR="00CC4CAA" w:rsidRPr="00BE7977">
        <w:t>.</w:t>
      </w:r>
      <w:r w:rsidR="006D2EC1" w:rsidRPr="006D2EC1">
        <w:t xml:space="preserve"> </w:t>
      </w:r>
      <w:r w:rsidRPr="00C54A4E">
        <w:t>In this paper</w:t>
      </w:r>
      <w:r w:rsidR="00F738F9" w:rsidRPr="00C54A4E">
        <w:t>,</w:t>
      </w:r>
      <w:r w:rsidRPr="00C54A4E">
        <w:t xml:space="preserve"> an innovative method for text simil</w:t>
      </w:r>
      <w:r w:rsidR="00160516" w:rsidRPr="00C54A4E">
        <w:t xml:space="preserve">arity measuring </w:t>
      </w:r>
      <w:r w:rsidR="005C37F2" w:rsidRPr="00C54A4E">
        <w:t xml:space="preserve">with the use of common techniques and metrics </w:t>
      </w:r>
      <w:r w:rsidR="00160516" w:rsidRPr="00C54A4E">
        <w:t>is proposed.</w:t>
      </w:r>
      <w:r w:rsidR="005C37F2" w:rsidRPr="00C54A4E">
        <w:t xml:space="preserve"> In particular, a prospective of applying tf-idf</w:t>
      </w:r>
      <w:r w:rsidR="00763FAA">
        <w:t xml:space="preserve"> </w:t>
      </w:r>
      <w:r w:rsidR="00763FAA">
        <w:fldChar w:fldCharType="begin" w:fldLock="1"/>
      </w:r>
      <w:r w:rsidR="00B979EF">
        <w:instrText>ADDIN CSL_CITATION { "citationItems" : [ { "id" : "ITEM-1", "itemData" : { "author" : [ { "dropping-particle" : "", "family" : "Ramos", "given" : "Juan", "non-dropping-particle" : "", "parse-names" : false, "suffix" : "" }, { "dropping-particle" : "", "family" : "Eden", "given" : "Juramos", "non-dropping-particle" : "", "parse-names" : false, "suffix" : "" }, { "dropping-particle" : "", "family" : "Edu", "given" : "Rutgers", "non-dropping-particle" : "", "parse-names" : false, "suffix" : "" } ], "id" : "ITEM-1", "issued" : { "date-parts" : [ [ "0" ] ] }, "title" : "Using TF-IDF to Determine Word Relevance in Document Queries", "type" : "article-journal" }, "uris" : [ "http://www.mendeley.com/documents/?uuid=821c9b5d-0a3c-457e-b9c0-f58eeb6060a0" ] } ], "mendeley" : { "previouslyFormattedCitation" : "[6]" }, "properties" : { "noteIndex" : 0 }, "schema" : "https://github.com/citation-style-language/schema/raw/master/csl-citation.json" }</w:instrText>
      </w:r>
      <w:r w:rsidR="00763FAA">
        <w:fldChar w:fldCharType="separate"/>
      </w:r>
      <w:r w:rsidR="00B979EF" w:rsidRPr="00B979EF">
        <w:rPr>
          <w:noProof/>
        </w:rPr>
        <w:t>[6]</w:t>
      </w:r>
      <w:r w:rsidR="00763FAA">
        <w:fldChar w:fldCharType="end"/>
      </w:r>
      <w:r w:rsidR="005C37F2" w:rsidRPr="00C54A4E">
        <w:t xml:space="preserve"> and </w:t>
      </w:r>
      <w:r w:rsidR="00F738F9" w:rsidRPr="00C54A4E">
        <w:t>C</w:t>
      </w:r>
      <w:r w:rsidR="00160516" w:rsidRPr="00C54A4E">
        <w:t>o</w:t>
      </w:r>
      <w:r w:rsidR="00F738F9" w:rsidRPr="00C54A4E">
        <w:t>sine Si</w:t>
      </w:r>
      <w:r w:rsidR="00160516" w:rsidRPr="00C54A4E">
        <w:t>milarity</w:t>
      </w:r>
      <w:r w:rsidR="006D013E">
        <w:t xml:space="preserve"> </w:t>
      </w:r>
      <w:r w:rsidR="006D013E">
        <w:fldChar w:fldCharType="begin" w:fldLock="1"/>
      </w:r>
      <w:r w:rsidR="00B979EF">
        <w:instrText>ADDIN CSL_CITATION { "citationItems" : [ { "id" : "ITEM-1", "itemData" : { "author" : [ { "dropping-particle" : "", "family" : "Tata", "given" : "Sandeep", "non-dropping-particle" : "", "parse-names" : false, "suffix" : "" }, { "dropping-particle" : "", "family" : "Patel", "given" : "Jignesh M", "non-dropping-particle" : "", "parse-names" : false, "suffix" : "" }, { "dropping-particle" : "", "family" : "Science", "given" : "Computer", "non-dropping-particle" : "", "parse-names" : false, "suffix" : "" }, { "dropping-particle" : "", "family" : "Arbor", "given" : "Ann", "non-dropping-particle" : "", "parse-names" : false, "suffix" : "" } ], "id" : "ITEM-1", "issue" : "2", "issued" : { "date-parts" : [ [ "2007" ] ] }, "page" : "7-12", "title" : "Estimating the Selectivity of tf-idf based Cosine Similarity Predicates", "type" : "article-journal", "volume" : "36" }, "uris" : [ "http://www.mendeley.com/documents/?uuid=d535f3cf-3cbe-4037-912d-b1027817e400" ] } ], "mendeley" : { "previouslyFormattedCitation" : "[7]" }, "properties" : { "noteIndex" : 0 }, "schema" : "https://github.com/citation-style-language/schema/raw/master/csl-citation.json" }</w:instrText>
      </w:r>
      <w:r w:rsidR="006D013E">
        <w:fldChar w:fldCharType="separate"/>
      </w:r>
      <w:r w:rsidR="00B979EF" w:rsidRPr="00B979EF">
        <w:rPr>
          <w:noProof/>
        </w:rPr>
        <w:t>[7]</w:t>
      </w:r>
      <w:r w:rsidR="006D013E">
        <w:fldChar w:fldCharType="end"/>
      </w:r>
      <w:r w:rsidR="00160516" w:rsidRPr="00C54A4E">
        <w:t xml:space="preserve"> </w:t>
      </w:r>
      <w:r w:rsidR="005C37F2" w:rsidRPr="00C54A4E">
        <w:t xml:space="preserve">measurements </w:t>
      </w:r>
      <w:r w:rsidR="00160516" w:rsidRPr="00C54A4E">
        <w:t xml:space="preserve">on distributed text processing </w:t>
      </w:r>
      <w:r w:rsidR="005C37F2" w:rsidRPr="00C54A4E">
        <w:t>is further analyzed.</w:t>
      </w:r>
      <w:r w:rsidR="00160516" w:rsidRPr="00C54A4E">
        <w:t xml:space="preserve"> </w:t>
      </w:r>
      <w:r w:rsidRPr="00C54A4E">
        <w:t xml:space="preserve">The CSMR </w:t>
      </w:r>
      <w:r w:rsidR="00795894" w:rsidRPr="00C54A4E">
        <w:t>(</w:t>
      </w:r>
      <w:r w:rsidR="00975A14" w:rsidRPr="00C54A4E">
        <w:t>Cosine Similarity with MapReduce</w:t>
      </w:r>
      <w:r w:rsidR="00795894" w:rsidRPr="00C54A4E">
        <w:t>)</w:t>
      </w:r>
      <w:r w:rsidR="00975A14" w:rsidRPr="00C54A4E">
        <w:t xml:space="preserve"> </w:t>
      </w:r>
      <w:r w:rsidRPr="00C54A4E">
        <w:t xml:space="preserve">method </w:t>
      </w:r>
      <w:r w:rsidR="00795894" w:rsidRPr="00C54A4E">
        <w:t xml:space="preserve">includes the component </w:t>
      </w:r>
      <w:r w:rsidRPr="00C54A4E">
        <w:t>of document pairwise similarity calculation</w:t>
      </w:r>
      <w:r w:rsidR="00F8017B" w:rsidRPr="00C54A4E">
        <w:t>. Especially</w:t>
      </w:r>
      <w:r w:rsidR="00EE6D59" w:rsidRPr="00C54A4E">
        <w:t>,</w:t>
      </w:r>
      <w:r w:rsidR="00F8017B" w:rsidRPr="00C54A4E">
        <w:t xml:space="preserve"> </w:t>
      </w:r>
      <w:r w:rsidR="00ED196F" w:rsidRPr="00C54A4E">
        <w:t>CSMR</w:t>
      </w:r>
      <w:r w:rsidRPr="00C54A4E">
        <w:t xml:space="preserve"> </w:t>
      </w:r>
      <w:r w:rsidR="00EE6D59" w:rsidRPr="00C54A4E">
        <w:t>method performs</w:t>
      </w:r>
      <w:r w:rsidR="00223853">
        <w:t xml:space="preserve"> pairwise</w:t>
      </w:r>
      <w:r w:rsidR="00494CC4" w:rsidRPr="00C54A4E">
        <w:t xml:space="preserve"> text similarity</w:t>
      </w:r>
      <w:r w:rsidR="009877CF" w:rsidRPr="00C54A4E">
        <w:t xml:space="preserve"> </w:t>
      </w:r>
      <w:r w:rsidR="00ED196F" w:rsidRPr="00C54A4E">
        <w:t>with the use of</w:t>
      </w:r>
      <w:r w:rsidRPr="00C54A4E">
        <w:t xml:space="preserve"> a parallel and distributed algorithm which scales up, regardless the massive input size. This is </w:t>
      </w:r>
      <w:r w:rsidR="00EE6D59" w:rsidRPr="00C54A4E">
        <w:t xml:space="preserve">utilized with the use </w:t>
      </w:r>
      <w:r w:rsidR="008C0487" w:rsidRPr="00C54A4E">
        <w:t xml:space="preserve">of </w:t>
      </w:r>
      <w:r w:rsidRPr="00C54A4E">
        <w:t>MapReduc</w:t>
      </w:r>
      <w:r w:rsidR="00C347DF" w:rsidRPr="00C54A4E">
        <w:t>e component of the Hadoop Frame</w:t>
      </w:r>
      <w:r w:rsidRPr="00C54A4E">
        <w:t xml:space="preserve">work. </w:t>
      </w:r>
      <w:r w:rsidR="00C347DF" w:rsidRPr="00C54A4E">
        <w:t>The authors</w:t>
      </w:r>
      <w:r w:rsidR="00A72355" w:rsidRPr="00C54A4E">
        <w:t>’</w:t>
      </w:r>
      <w:r w:rsidR="00C347DF" w:rsidRPr="00C54A4E">
        <w:t xml:space="preserve"> proposed method consists by </w:t>
      </w:r>
      <w:r w:rsidR="008C0487" w:rsidRPr="00C54A4E">
        <w:t xml:space="preserve">two </w:t>
      </w:r>
      <w:r w:rsidR="00C347DF" w:rsidRPr="00C54A4E">
        <w:t>main</w:t>
      </w:r>
      <w:r w:rsidRPr="00C54A4E">
        <w:t xml:space="preserve"> components</w:t>
      </w:r>
      <w:r w:rsidR="008C0487" w:rsidRPr="00C54A4E">
        <w:t xml:space="preserve">: </w:t>
      </w:r>
      <w:r w:rsidR="00F738F9" w:rsidRPr="00C54A4E">
        <w:t>tf-idf and Cosine S</w:t>
      </w:r>
      <w:r w:rsidRPr="00C54A4E">
        <w:t>imilarity. In this study</w:t>
      </w:r>
      <w:r w:rsidR="00F738F9" w:rsidRPr="00C54A4E">
        <w:t>,</w:t>
      </w:r>
      <w:r w:rsidRPr="00C54A4E">
        <w:t xml:space="preserve"> </w:t>
      </w:r>
      <w:r w:rsidR="00C347DF" w:rsidRPr="00C54A4E">
        <w:t>these</w:t>
      </w:r>
      <w:r w:rsidRPr="00C54A4E">
        <w:t xml:space="preserve"> components </w:t>
      </w:r>
      <w:r w:rsidR="00C347DF" w:rsidRPr="00C54A4E">
        <w:t xml:space="preserve">are </w:t>
      </w:r>
      <w:r w:rsidRPr="00C54A4E">
        <w:t>de</w:t>
      </w:r>
      <w:r w:rsidR="00CC4CAA" w:rsidRPr="00C54A4E">
        <w:t>signed by follow</w:t>
      </w:r>
      <w:r w:rsidRPr="00C54A4E">
        <w:t xml:space="preserve">ing the concept of the MapReduce programming model. </w:t>
      </w:r>
      <w:r w:rsidR="00795894" w:rsidRPr="00C54A4E">
        <w:t>Initially</w:t>
      </w:r>
      <w:r w:rsidR="00CC4CAA" w:rsidRPr="00C54A4E">
        <w:t>,</w:t>
      </w:r>
      <w:r w:rsidRPr="00C54A4E">
        <w:t xml:space="preserve"> the terms of each document are </w:t>
      </w:r>
      <w:r w:rsidRPr="00C54A4E">
        <w:lastRenderedPageBreak/>
        <w:t xml:space="preserve">counted. </w:t>
      </w:r>
      <w:r w:rsidR="00795894" w:rsidRPr="00C54A4E">
        <w:t>Secondly</w:t>
      </w:r>
      <w:r w:rsidR="00CC4CAA" w:rsidRPr="00C54A4E">
        <w:t>,</w:t>
      </w:r>
      <w:r w:rsidRPr="00C54A4E">
        <w:t xml:space="preserve"> texts are normalized with </w:t>
      </w:r>
      <w:r w:rsidR="00795894" w:rsidRPr="00C54A4E">
        <w:t xml:space="preserve">the use of </w:t>
      </w:r>
      <w:r w:rsidRPr="00C54A4E">
        <w:t>tf-idf. Finally</w:t>
      </w:r>
      <w:r w:rsidR="00CC4CAA" w:rsidRPr="00C54A4E">
        <w:t xml:space="preserve">, </w:t>
      </w:r>
      <w:r w:rsidR="00F738F9" w:rsidRPr="00C54A4E">
        <w:t>C</w:t>
      </w:r>
      <w:r w:rsidR="00795894" w:rsidRPr="00C54A4E">
        <w:t>o</w:t>
      </w:r>
      <w:r w:rsidR="00F738F9" w:rsidRPr="00C54A4E">
        <w:t>sine S</w:t>
      </w:r>
      <w:r w:rsidRPr="00C54A4E">
        <w:t xml:space="preserve">imilarity of each document pair </w:t>
      </w:r>
      <w:r w:rsidR="00CC4CAA" w:rsidRPr="00C54A4E">
        <w:t>is</w:t>
      </w:r>
      <w:r w:rsidR="00795894" w:rsidRPr="00C54A4E">
        <w:t xml:space="preserve"> calculated </w:t>
      </w:r>
      <w:r w:rsidRPr="00C54A4E">
        <w:t xml:space="preserve">and results </w:t>
      </w:r>
      <w:r w:rsidR="00795894" w:rsidRPr="00C54A4E">
        <w:t xml:space="preserve">are given </w:t>
      </w:r>
      <w:r w:rsidRPr="00C54A4E">
        <w:t xml:space="preserve">as </w:t>
      </w:r>
      <w:r w:rsidR="00795894" w:rsidRPr="00C54A4E">
        <w:t>an</w:t>
      </w:r>
      <w:r w:rsidRPr="00C54A4E">
        <w:t xml:space="preserve"> output. The CSMR method is</w:t>
      </w:r>
      <w:r w:rsidR="003D3D6F" w:rsidRPr="00C54A4E">
        <w:t xml:space="preserve"> proposed as a</w:t>
      </w:r>
      <w:r w:rsidRPr="00C54A4E">
        <w:t xml:space="preserve"> faster and more efficient </w:t>
      </w:r>
      <w:r w:rsidR="003D3D6F" w:rsidRPr="00C54A4E">
        <w:t xml:space="preserve">method comparing to </w:t>
      </w:r>
      <w:r w:rsidRPr="00C54A4E">
        <w:t>the traditional methods</w:t>
      </w:r>
      <w:r w:rsidR="003D3D6F" w:rsidRPr="00C54A4E">
        <w:t xml:space="preserve">. This is due to </w:t>
      </w:r>
      <w:r w:rsidR="007A15B1" w:rsidRPr="00C54A4E">
        <w:t xml:space="preserve">MapReduce model implementation in each algorithmic step tends to enhance method’s efficiency as well as to </w:t>
      </w:r>
      <w:r w:rsidR="003D3D6F" w:rsidRPr="00C54A4E">
        <w:t xml:space="preserve">the aforementioned techniques </w:t>
      </w:r>
      <w:r w:rsidR="007A15B1" w:rsidRPr="00C54A4E">
        <w:t xml:space="preserve">innovative </w:t>
      </w:r>
      <w:r w:rsidR="003D3D6F" w:rsidRPr="00C54A4E">
        <w:t>blend</w:t>
      </w:r>
      <w:r w:rsidR="00CC4CAA" w:rsidRPr="00C54A4E">
        <w:t>.</w:t>
      </w:r>
    </w:p>
    <w:p w:rsidR="00CF2145" w:rsidRPr="00C54A4E" w:rsidRDefault="00CF2145" w:rsidP="00CF2145">
      <w:pPr>
        <w:pStyle w:val="heading1"/>
      </w:pPr>
      <w:r w:rsidRPr="00C54A4E">
        <w:t>Related Work</w:t>
      </w:r>
    </w:p>
    <w:p w:rsidR="000C1670" w:rsidRDefault="000B1B75" w:rsidP="00785F93">
      <w:pPr>
        <w:ind w:firstLine="0"/>
      </w:pPr>
      <w:r w:rsidRPr="00C54A4E">
        <w:t xml:space="preserve">There are quite many cases where several methods have been used for measuring similarity </w:t>
      </w:r>
      <w:r w:rsidR="00E31565" w:rsidRPr="00C54A4E">
        <w:t>among</w:t>
      </w:r>
      <w:r w:rsidRPr="00C54A4E">
        <w:t xml:space="preserve"> texts. </w:t>
      </w:r>
    </w:p>
    <w:p w:rsidR="000C1670" w:rsidRDefault="000B1B75" w:rsidP="00785F93">
      <w:pPr>
        <w:ind w:firstLine="0"/>
      </w:pPr>
      <w:r w:rsidRPr="00C54A4E">
        <w:t>Tamer Elsayed et.al</w:t>
      </w:r>
      <w:r w:rsidR="00A3347F">
        <w:t xml:space="preserve"> </w:t>
      </w:r>
      <w:r w:rsidR="00A3347F">
        <w:fldChar w:fldCharType="begin" w:fldLock="1"/>
      </w:r>
      <w:r w:rsidR="00B979EF">
        <w:instrText>ADDIN CSL_CITATION { "citationItems" : [ { "id" : "ITEM-1", "itemData" : { "author" : [ { "dropping-particle" : "", "family" : "Elsayed", "given" : "Tamer", "non-dropping-particle" : "", "parse-names" : false, "suffix" : "" }, { "dropping-particle" : "", "family" : "Lin", "given" : "Jimmy", "non-dropping-particle" : "", "parse-names" : false, "suffix" : "" }, { "dropping-particle" : "", "family" : "Oard", "given" : "Douglas W", "non-dropping-particle" : "", "parse-names" : false, "suffix" : "" } ], "id" : "ITEM-1", "issue" : "June", "issued" : { "date-parts" : [ [ "2008" ] ] }, "page" : "265-268", "title" : "Pairwise Document Similarity in Large Collections with MapReduce", "type" : "article-journal" }, "uris" : [ "http://www.mendeley.com/documents/?uuid=7a2ddb86-0e44-452e-99c1-17dbc7ae9212" ] } ], "mendeley" : { "previouslyFormattedCitation" : "[8]" }, "properties" : { "noteIndex" : 0 }, "schema" : "https://github.com/citation-style-language/schema/raw/master/csl-citation.json" }</w:instrText>
      </w:r>
      <w:r w:rsidR="00A3347F">
        <w:fldChar w:fldCharType="separate"/>
      </w:r>
      <w:r w:rsidR="00B979EF" w:rsidRPr="00B979EF">
        <w:rPr>
          <w:noProof/>
        </w:rPr>
        <w:t>[8]</w:t>
      </w:r>
      <w:r w:rsidR="00A3347F">
        <w:fldChar w:fldCharType="end"/>
      </w:r>
      <w:r w:rsidRPr="00C54A4E">
        <w:t xml:space="preserve"> method focus</w:t>
      </w:r>
      <w:r w:rsidR="00785F93" w:rsidRPr="00C54A4E">
        <w:t>es</w:t>
      </w:r>
      <w:r w:rsidRPr="00C54A4E">
        <w:t xml:space="preserve"> on a MapReduce algorithm for computing pairwise document similarity in large document collections. The algorithm proposed exhibits linear growth in running time and space</w:t>
      </w:r>
      <w:r w:rsidR="0028595D" w:rsidRPr="00C54A4E">
        <w:t>,</w:t>
      </w:r>
      <w:r w:rsidRPr="00C54A4E">
        <w:t xml:space="preserve"> in terms </w:t>
      </w:r>
      <w:r w:rsidR="00E31565" w:rsidRPr="00C54A4E">
        <w:t xml:space="preserve">of the number of documents. This algorithm </w:t>
      </w:r>
      <w:r w:rsidRPr="00C54A4E">
        <w:t>is suggested as an example of a programming paradigm that could be useful for a broad</w:t>
      </w:r>
      <w:r w:rsidR="00A3347F">
        <w:t xml:space="preserve"> range of text analysis problem</w:t>
      </w:r>
      <w:r w:rsidRPr="00C54A4E">
        <w:t xml:space="preserve">. </w:t>
      </w:r>
      <w:r w:rsidR="00F66218" w:rsidRPr="00C54A4E">
        <w:t>Another approach</w:t>
      </w:r>
      <w:r w:rsidRPr="00C54A4E">
        <w:t xml:space="preserve"> has been proposed by Bin Li et.al</w:t>
      </w:r>
      <w:r w:rsidR="00A3347F">
        <w:t xml:space="preserve"> </w:t>
      </w:r>
      <w:r w:rsidR="00A3347F">
        <w:fldChar w:fldCharType="begin" w:fldLock="1"/>
      </w:r>
      <w:r w:rsidR="00B979EF">
        <w:instrText>ADDIN CSL_CITATION { "citationItems" : [ { "id" : "ITEM-1", "itemData" : { "DOI" : "10.2991/iccasm.2012.98", "ISBN" : "978-94-91216-00-8", "author" : [ { "dropping-particle" : "", "family" : "Bin", "given" : "Li", "non-dropping-particle" : "", "parse-names" : false, "suffix" : "" }, { "dropping-particle" : "", "family" : "Yuan", "given" : "Guoyong", "non-dropping-particle" : "", "parse-names" : false, "suffix" : "" } ], "container-title" : "Proceedings of the 2nd International Conference on Computer Application and System Modeling", "id" : "ITEM-1", "issued" : { "date-parts" : [ [ "2012" ] ] }, "page" : "391-393", "publisher" : "Atlantis Press", "publisher-place" : "Paris, France", "title" : "Improvement of TF-IDF Algorithm Based on Hadoop Framework", "type" : "article-journal" }, "uris" : [ "http://www.mendeley.com/documents/?uuid=e26084cd-9cb8-41c7-926b-2be7426c8692" ] } ], "mendeley" : { "previouslyFormattedCitation" : "[9]" }, "properties" : { "noteIndex" : 0 }, "schema" : "https://github.com/citation-style-language/schema/raw/master/csl-citation.json" }</w:instrText>
      </w:r>
      <w:r w:rsidR="00A3347F">
        <w:fldChar w:fldCharType="separate"/>
      </w:r>
      <w:r w:rsidR="00B979EF" w:rsidRPr="00B979EF">
        <w:rPr>
          <w:noProof/>
        </w:rPr>
        <w:t>[9]</w:t>
      </w:r>
      <w:r w:rsidR="00A3347F">
        <w:fldChar w:fldCharType="end"/>
      </w:r>
      <w:r w:rsidRPr="00C54A4E">
        <w:t>,</w:t>
      </w:r>
      <w:r w:rsidR="00E31565" w:rsidRPr="00C54A4E">
        <w:t xml:space="preserve"> i.e.</w:t>
      </w:r>
      <w:r w:rsidRPr="00C54A4E">
        <w:t xml:space="preserve"> a tf-idf algorithm based on the Hadoop framework. This method is using the MapReduce model provided by Hadoop in order to improve the efficiency of traditional tf-idf algorithm. This case study showed that in the case of massive data computing, Hadoop framework </w:t>
      </w:r>
      <w:r w:rsidR="001E248A" w:rsidRPr="00C54A4E">
        <w:t xml:space="preserve">implementation </w:t>
      </w:r>
      <w:r w:rsidRPr="00C54A4E">
        <w:t xml:space="preserve">is more efficient </w:t>
      </w:r>
      <w:r w:rsidR="001E248A" w:rsidRPr="00C54A4E">
        <w:t xml:space="preserve">comparing to </w:t>
      </w:r>
      <w:r w:rsidR="00A3347F">
        <w:t>the traditional method</w:t>
      </w:r>
      <w:r w:rsidRPr="00C54A4E">
        <w:t>.</w:t>
      </w:r>
      <w:r w:rsidR="00A3347F">
        <w:t xml:space="preserve"> </w:t>
      </w:r>
    </w:p>
    <w:p w:rsidR="000C1670" w:rsidRDefault="00A3347F" w:rsidP="00785F93">
      <w:pPr>
        <w:ind w:firstLine="0"/>
      </w:pPr>
      <w:r>
        <w:t>Jacob Bank et.</w:t>
      </w:r>
      <w:r w:rsidRPr="00A3347F">
        <w:t xml:space="preserve">al </w:t>
      </w:r>
      <w:r w:rsidR="00D151B8">
        <w:fldChar w:fldCharType="begin" w:fldLock="1"/>
      </w:r>
      <w:r w:rsidR="00B979EF">
        <w:instrText>ADDIN CSL_CITATION { "citationItems" : [ { "id" : "ITEM-1", "itemData" : { "author" : [ { "dropping-particle" : "", "family" : "Bank", "given" : "Jacob", "non-dropping-particle" : "", "parse-names" : false, "suffix" : "" }, { "dropping-particle" : "", "family" : "Cole", "given" : "Benjamin", "non-dropping-particle" : "", "parse-names" : false, "suffix" : "" } ], "id" : "ITEM-1", "issued" : { "date-parts" : [ [ "2008" ] ] }, "title" : "Calculating the Jaccard Similarity Coefficient with Map Reduce for Entity Pairs in Wikipedia", "type" : "article-journal" }, "uris" : [ "http://www.mendeley.com/documents/?uuid=1cf7e6ff-dae4-40a2-9d44-51c550ccbeba" ] } ], "mendeley" : { "previouslyFormattedCitation" : "[10]" }, "properties" : { "noteIndex" : 0 }, "schema" : "https://github.com/citation-style-language/schema/raw/master/csl-citation.json" }</w:instrText>
      </w:r>
      <w:r w:rsidR="00D151B8">
        <w:fldChar w:fldCharType="separate"/>
      </w:r>
      <w:r w:rsidR="00B979EF" w:rsidRPr="00B979EF">
        <w:rPr>
          <w:noProof/>
        </w:rPr>
        <w:t>[10]</w:t>
      </w:r>
      <w:r w:rsidR="00D151B8">
        <w:fldChar w:fldCharType="end"/>
      </w:r>
      <w:r>
        <w:t xml:space="preserve"> </w:t>
      </w:r>
      <w:r w:rsidRPr="00A3347F">
        <w:t xml:space="preserve">use a different approach in order to analyze the vast amounts of data associated with large-scale social networks on the web with the use of the MapReduce program. The </w:t>
      </w:r>
      <w:r>
        <w:t>Jaccard similarity coeffi</w:t>
      </w:r>
      <w:r w:rsidRPr="00A3347F">
        <w:t>cient between users of Wikipedia based on co-occurrence of page edits is proposed. After several separate linear time computations it was con-firmed that this approach was superior to quadratic computations on long lists of data.  Calculating the Jaccard Similarity Coe</w:t>
      </w:r>
      <w:r>
        <w:t>ffi</w:t>
      </w:r>
      <w:r w:rsidRPr="00A3347F">
        <w:t>cient with Map Reduce for Entity Pairs in Wikipedia</w:t>
      </w:r>
      <w:r>
        <w:t>.</w:t>
      </w:r>
      <w:r w:rsidRPr="00A3347F">
        <w:t xml:space="preserve"> </w:t>
      </w:r>
    </w:p>
    <w:p w:rsidR="000C1670" w:rsidRDefault="000B1B75" w:rsidP="00785F93">
      <w:pPr>
        <w:ind w:firstLine="0"/>
      </w:pPr>
      <w:r w:rsidRPr="00C54A4E">
        <w:t>Furthermore, Jian Wan et.al</w:t>
      </w:r>
      <w:r w:rsidR="00A3347F">
        <w:t xml:space="preserve"> </w:t>
      </w:r>
      <w:r w:rsidR="00A3347F">
        <w:fldChar w:fldCharType="begin" w:fldLock="1"/>
      </w:r>
      <w:r w:rsidR="00B979EF">
        <w:instrText>ADDIN CSL_CITATION { "citationItems" : [ { "id" : "ITEM-1", "itemData" : { "ISBN" : "9789525726077", "author" : [ { "dropping-particle" : "", "family" : "Wan", "given" : "Jian", "non-dropping-particle" : "", "parse-names" : false, "suffix" : "" }, { "dropping-particle" : "", "family" : "Yu", "given" : "Wenming", "non-dropping-particle" : "", "parse-names" : false, "suffix" : "" }, { "dropping-particle" : "", "family" : "Xu", "given" : "Xianghua", "non-dropping-particle" : "", "parse-names" : false, "suffix" : "" } ], "id" : "ITEM-1", "issue" : "1", "issued" : { "date-parts" : [ [ "2009" ] ] }, "page" : "278-280", "title" : "Design and Implement of Distributed Document Clustering Based on MapReduce", "type" : "article-journal", "volume" : "7" }, "uris" : [ "http://www.mendeley.com/documents/?uuid=09ef7995-1248-4bd2-adc4-5e746d97e016" ] } ], "mendeley" : { "previouslyFormattedCitation" : "[11]" }, "properties" : { "noteIndex" : 0 }, "schema" : "https://github.com/citation-style-language/schema/raw/master/csl-citation.json" }</w:instrText>
      </w:r>
      <w:r w:rsidR="00A3347F">
        <w:fldChar w:fldCharType="separate"/>
      </w:r>
      <w:r w:rsidR="00B979EF" w:rsidRPr="00B979EF">
        <w:rPr>
          <w:noProof/>
        </w:rPr>
        <w:t>[11]</w:t>
      </w:r>
      <w:r w:rsidR="00A3347F">
        <w:fldChar w:fldCharType="end"/>
      </w:r>
      <w:r w:rsidRPr="00C54A4E">
        <w:t xml:space="preserve"> propose</w:t>
      </w:r>
      <w:r w:rsidR="00785F93" w:rsidRPr="00C54A4E">
        <w:t>d</w:t>
      </w:r>
      <w:r w:rsidRPr="00C54A4E">
        <w:t xml:space="preserve"> an approach about how document cluster</w:t>
      </w:r>
      <w:r w:rsidR="00785F93" w:rsidRPr="00C54A4E">
        <w:t>ing for large collection could</w:t>
      </w:r>
      <w:r w:rsidRPr="00C54A4E">
        <w:t xml:space="preserve"> be efficiently implemented with MapRe</w:t>
      </w:r>
      <w:r w:rsidR="007D067A" w:rsidRPr="00C54A4E">
        <w:t>duce</w:t>
      </w:r>
      <w:r w:rsidRPr="00C54A4E">
        <w:t>. Addi</w:t>
      </w:r>
      <w:r w:rsidR="00CC4CAA" w:rsidRPr="00C54A4E">
        <w:t>tionally</w:t>
      </w:r>
      <w:r w:rsidRPr="00C54A4E">
        <w:t xml:space="preserve"> tf</w:t>
      </w:r>
      <w:r w:rsidR="001D3886" w:rsidRPr="00C54A4E">
        <w:t>-</w:t>
      </w:r>
      <w:r w:rsidRPr="00C54A4E">
        <w:t xml:space="preserve">idf and K-Means algorithm on MapReduce </w:t>
      </w:r>
      <w:r w:rsidR="00785F93" w:rsidRPr="00C54A4E">
        <w:t xml:space="preserve">design and implementation </w:t>
      </w:r>
      <w:r w:rsidRPr="00C54A4E">
        <w:t xml:space="preserve">is described in order to improve </w:t>
      </w:r>
      <w:r w:rsidR="00785F93" w:rsidRPr="00C54A4E">
        <w:t xml:space="preserve">algorithm </w:t>
      </w:r>
      <w:r w:rsidRPr="00C54A4E">
        <w:t>efficiency and effective</w:t>
      </w:r>
      <w:r w:rsidR="00CC4CAA" w:rsidRPr="00C54A4E">
        <w:t>ness.</w:t>
      </w:r>
      <w:r w:rsidR="00E31565" w:rsidRPr="00C54A4E">
        <w:t xml:space="preserve"> Experimentation</w:t>
      </w:r>
      <w:r w:rsidRPr="00C54A4E">
        <w:t xml:space="preserve"> </w:t>
      </w:r>
      <w:r w:rsidR="002F26EB" w:rsidRPr="00C54A4E">
        <w:t>confirmed</w:t>
      </w:r>
      <w:r w:rsidRPr="00C54A4E">
        <w:t xml:space="preserve"> the scalability of processing mass data proposed method.</w:t>
      </w:r>
      <w:r w:rsidR="00A3347F">
        <w:t xml:space="preserve"> </w:t>
      </w:r>
      <w:r w:rsidRPr="00C54A4E">
        <w:t xml:space="preserve"> </w:t>
      </w:r>
    </w:p>
    <w:p w:rsidR="000C1670" w:rsidRDefault="00A3347F" w:rsidP="00785F93">
      <w:pPr>
        <w:ind w:firstLine="0"/>
      </w:pPr>
      <w:r w:rsidRPr="00A3347F">
        <w:t>Ping Zhou et.al</w:t>
      </w:r>
      <w:r>
        <w:t xml:space="preserve"> </w:t>
      </w:r>
      <w:r>
        <w:fldChar w:fldCharType="begin" w:fldLock="1"/>
      </w:r>
      <w:r w:rsidR="00B979EF">
        <w:instrText>ADDIN CSL_CITATION { "citationItems" : [ { "id" : "ITEM-1", "itemData" : { "author" : [ { "dropping-particle" : "", "family" : "Zhou", "given" : "Ping", "non-dropping-particle" : "", "parse-names" : false, "suffix" : "" }, { "dropping-particle" : "", "family" : "Lei", "given" : "Jingsheng", "non-dropping-particle" : "", "parse-names" : false, "suffix" : "" }, { "dropping-particle" : "", "family" : "Ye", "given" : "Wenjun", "non-dropping-particle" : "", "parse-names" : false, "suffix" : "" } ], "id" : "ITEM-1", "issued" : { "date-parts" : [ [ "2011" ] ] }, "page" : "5956-5963", "title" : "Large-Scale Data Sets Clustering Based on MapReduce and Hadoop", "type" : "article-journal", "volume" : "16" }, "uris" : [ "http://www.mendeley.com/documents/?uuid=76fbb0bd-138d-48b6-9ab5-0495886f2481" ] } ], "mendeley" : { "previouslyFormattedCitation" : "[12]" }, "properties" : { "noteIndex" : 0 }, "schema" : "https://github.com/citation-style-language/schema/raw/master/csl-citation.json" }</w:instrText>
      </w:r>
      <w:r>
        <w:fldChar w:fldCharType="separate"/>
      </w:r>
      <w:r w:rsidR="00B979EF" w:rsidRPr="00B979EF">
        <w:rPr>
          <w:noProof/>
        </w:rPr>
        <w:t>[12]</w:t>
      </w:r>
      <w:r>
        <w:fldChar w:fldCharType="end"/>
      </w:r>
      <w:r w:rsidRPr="00A3347F">
        <w:t xml:space="preserve"> supplementary research in reference to large-scale data sets cluster</w:t>
      </w:r>
      <w:r w:rsidR="000C1670">
        <w:t>ing amplification a parallel K-</w:t>
      </w:r>
      <w:r w:rsidRPr="00A3347F">
        <w:t>Means algorithm based on MapReduce framework is proposed. Model’s implementation results illustrated that the proposed clustering algorithm running on Ha</w:t>
      </w:r>
      <w:r>
        <w:t>do</w:t>
      </w:r>
      <w:r w:rsidRPr="00A3347F">
        <w:t xml:space="preserve">op cluster preserve a higher performance </w:t>
      </w:r>
      <w:r w:rsidR="00BD4A44">
        <w:t>while handling large-scale document</w:t>
      </w:r>
      <w:r w:rsidRPr="00A3347F">
        <w:t xml:space="preserve"> automatic classification. </w:t>
      </w:r>
      <w:r w:rsidR="00AC0EC1" w:rsidRPr="00C54A4E">
        <w:t xml:space="preserve">In the above mentioned methods dealing with </w:t>
      </w:r>
      <w:r w:rsidR="005D7284" w:rsidRPr="00C54A4E">
        <w:t>text clustering</w:t>
      </w:r>
      <w:r w:rsidR="004A78F1" w:rsidRPr="00C54A4E">
        <w:t>,</w:t>
      </w:r>
      <w:r w:rsidR="00AC0EC1" w:rsidRPr="00C54A4E">
        <w:t xml:space="preserve"> there is none or only</w:t>
      </w:r>
      <w:r w:rsidR="00CC4CAA" w:rsidRPr="00C54A4E">
        <w:t xml:space="preserve"> a slight and indirect approach</w:t>
      </w:r>
      <w:r w:rsidR="001D3886" w:rsidRPr="00C54A4E">
        <w:t xml:space="preserve"> </w:t>
      </w:r>
      <w:r w:rsidR="004A78F1" w:rsidRPr="00C54A4E">
        <w:t>via</w:t>
      </w:r>
      <w:r w:rsidR="00E31565" w:rsidRPr="00C54A4E">
        <w:t xml:space="preserve"> Cosine S</w:t>
      </w:r>
      <w:r w:rsidR="005D7284" w:rsidRPr="00C54A4E">
        <w:t>imilar</w:t>
      </w:r>
      <w:r w:rsidR="00CC4CAA" w:rsidRPr="00C54A4E">
        <w:t xml:space="preserve">ity </w:t>
      </w:r>
      <w:r w:rsidR="003227D1" w:rsidRPr="00C54A4E">
        <w:t xml:space="preserve">in order to </w:t>
      </w:r>
      <w:r w:rsidR="004A78F1" w:rsidRPr="00C54A4E">
        <w:t>improve</w:t>
      </w:r>
      <w:r w:rsidR="003227D1" w:rsidRPr="00C54A4E">
        <w:t xml:space="preserve"> </w:t>
      </w:r>
      <w:r w:rsidR="004A78F1" w:rsidRPr="00C54A4E">
        <w:t>processing speed and scalability</w:t>
      </w:r>
      <w:r w:rsidR="00CC4CAA" w:rsidRPr="00C54A4E">
        <w:t>.</w:t>
      </w:r>
      <w:r w:rsidR="00BD4A44">
        <w:t xml:space="preserve"> </w:t>
      </w:r>
    </w:p>
    <w:p w:rsidR="00AC0EC1" w:rsidRPr="00C54A4E" w:rsidRDefault="00BD4A44" w:rsidP="00785F93">
      <w:pPr>
        <w:ind w:firstLine="0"/>
      </w:pPr>
      <w:r>
        <w:t>Finally, a</w:t>
      </w:r>
      <w:r w:rsidRPr="00BD4A44">
        <w:t>ccording to Rada Mihalcea et.al</w:t>
      </w:r>
      <w:r>
        <w:t xml:space="preserve"> </w:t>
      </w:r>
      <w:r>
        <w:fldChar w:fldCharType="begin" w:fldLock="1"/>
      </w:r>
      <w:r w:rsidR="00B979EF">
        <w:instrText>ADDIN CSL_CITATION { "citationItems" : [ { "id" : "ITEM-1", "itemData" : { "author" : [ { "dropping-particle" : "", "family" : "Mihalcea", "given" : "Rada", "non-dropping-particle" : "", "parse-names" : false, "suffix" : "" }, { "dropping-particle" : "", "family" : "Corley", "given" : "Courtney", "non-dropping-particle" : "", "parse-names" : false, "suffix" : "" }, { "dropping-particle" : "", "family" : "Strapparava", "given" : "Carlo", "non-dropping-particle" : "", "parse-names" : false, "suffix" : "" } ], "id" : "ITEM-1", "issued" : { "date-parts" : [ [ "2005" ] ] }, "title" : "Corpus-based and Knowledge-based Measures of Text Semantic Similarity", "type" : "article-journal" }, "uris" : [ "http://www.mendeley.com/documents/?uuid=130961bd-3091-45e1-a1a7-8d414ae4a62d" ] } ], "mendeley" : { "previouslyFormattedCitation" : "[13]" }, "properties" : { "noteIndex" : 0 }, "schema" : "https://github.com/citation-style-language/schema/raw/master/csl-citation.json" }</w:instrText>
      </w:r>
      <w:r>
        <w:fldChar w:fldCharType="separate"/>
      </w:r>
      <w:r w:rsidR="00B979EF" w:rsidRPr="00B979EF">
        <w:rPr>
          <w:noProof/>
        </w:rPr>
        <w:t>[13]</w:t>
      </w:r>
      <w:r>
        <w:fldChar w:fldCharType="end"/>
      </w:r>
      <w:r w:rsidRPr="00BD4A44">
        <w:t xml:space="preserve"> approach a method for measuring the semantic similarity of short texts, using corpus-based and knowledge-based measures of similarity is presented. Through experiments per-formed on a paraphrase data set,</w:t>
      </w:r>
      <w:r w:rsidR="00D151B8">
        <w:t xml:space="preserve"> semantic similarity method out</w:t>
      </w:r>
      <w:r w:rsidRPr="00BD4A44">
        <w:t xml:space="preserve">er-forms methods based on simple lexical matching, </w:t>
      </w:r>
      <w:r w:rsidRPr="00BD4A44">
        <w:lastRenderedPageBreak/>
        <w:t>resulting in up to 13% error rate reduction with respect to the tr</w:t>
      </w:r>
      <w:r w:rsidR="00D151B8">
        <w:t>aditional vector-based similari</w:t>
      </w:r>
      <w:r w:rsidRPr="00BD4A44">
        <w:t xml:space="preserve">ty metric. </w:t>
      </w:r>
      <w:r w:rsidR="005D7284" w:rsidRPr="00C54A4E">
        <w:t xml:space="preserve"> </w:t>
      </w:r>
      <w:r w:rsidR="001D3886" w:rsidRPr="00C54A4E">
        <w:t xml:space="preserve">On the contrary, </w:t>
      </w:r>
      <w:r w:rsidR="00CC4CAA" w:rsidRPr="00C54A4E">
        <w:t>they focus</w:t>
      </w:r>
      <w:r w:rsidR="00E31565" w:rsidRPr="00C54A4E">
        <w:t xml:space="preserve"> to the aspect that</w:t>
      </w:r>
      <w:r w:rsidR="005D7284" w:rsidRPr="00C54A4E">
        <w:t xml:space="preserve"> Cosine Similarity, </w:t>
      </w:r>
      <w:r w:rsidR="00E31565" w:rsidRPr="00C54A4E">
        <w:t xml:space="preserve">tf-idf as well as other </w:t>
      </w:r>
      <w:r w:rsidR="005D7284" w:rsidRPr="00C54A4E">
        <w:t>methods can b</w:t>
      </w:r>
      <w:r w:rsidR="00580157" w:rsidRPr="00C54A4E">
        <w:t>e</w:t>
      </w:r>
      <w:r w:rsidR="005D7284" w:rsidRPr="00C54A4E">
        <w:t xml:space="preserve"> </w:t>
      </w:r>
      <w:r w:rsidR="00580157" w:rsidRPr="00C54A4E">
        <w:t>used</w:t>
      </w:r>
      <w:r w:rsidR="005D7284" w:rsidRPr="00C54A4E">
        <w:t xml:space="preserve"> </w:t>
      </w:r>
      <w:r w:rsidR="00E31565" w:rsidRPr="00C54A4E">
        <w:t>for text similarity m</w:t>
      </w:r>
      <w:r w:rsidR="00580157" w:rsidRPr="00C54A4E">
        <w:t>easuring</w:t>
      </w:r>
      <w:r w:rsidR="005D7284" w:rsidRPr="00C54A4E">
        <w:t xml:space="preserve">. </w:t>
      </w:r>
      <w:r w:rsidR="00580157" w:rsidRPr="00C54A4E">
        <w:t>There are also some approaches using MapReduce but</w:t>
      </w:r>
      <w:r w:rsidR="00895943" w:rsidRPr="00C54A4E">
        <w:t>, according to authors’ knowledge,</w:t>
      </w:r>
      <w:r w:rsidR="00E31565" w:rsidRPr="00C54A4E">
        <w:t xml:space="preserve"> none of them proposes a</w:t>
      </w:r>
      <w:r w:rsidR="00580157" w:rsidRPr="00C54A4E">
        <w:t xml:space="preserve"> model</w:t>
      </w:r>
      <w:r w:rsidR="00220F28" w:rsidRPr="00C54A4E">
        <w:t xml:space="preserve"> with</w:t>
      </w:r>
      <w:r w:rsidR="00580157" w:rsidRPr="00C54A4E">
        <w:t xml:space="preserve"> </w:t>
      </w:r>
      <w:r w:rsidR="00E31565" w:rsidRPr="00C54A4E">
        <w:t>tf-idf</w:t>
      </w:r>
      <w:r w:rsidR="00580157" w:rsidRPr="00C54A4E">
        <w:t xml:space="preserve"> </w:t>
      </w:r>
      <w:r w:rsidR="00220F28" w:rsidRPr="00C54A4E">
        <w:t>and Cosine</w:t>
      </w:r>
      <w:r w:rsidR="001071B8" w:rsidRPr="00C54A4E">
        <w:t xml:space="preserve"> function</w:t>
      </w:r>
      <w:r w:rsidR="00220F28" w:rsidRPr="00C54A4E">
        <w:t>.</w:t>
      </w:r>
    </w:p>
    <w:p w:rsidR="00220F28" w:rsidRPr="00C54A4E" w:rsidRDefault="00785F93" w:rsidP="00785F93">
      <w:pPr>
        <w:ind w:firstLine="0"/>
      </w:pPr>
      <w:r w:rsidRPr="00C54A4E">
        <w:t>Authors</w:t>
      </w:r>
      <w:r w:rsidR="00E31565" w:rsidRPr="00C54A4E">
        <w:t>’ proposed method combines over</w:t>
      </w:r>
      <w:r w:rsidR="00220F28" w:rsidRPr="00C54A4E">
        <w:t>all</w:t>
      </w:r>
      <w:r w:rsidR="00E31565" w:rsidRPr="00C54A4E">
        <w:t xml:space="preserve"> of</w:t>
      </w:r>
      <w:r w:rsidR="00220F28" w:rsidRPr="00C54A4E">
        <w:t xml:space="preserve"> these 3 powerful techniques, </w:t>
      </w:r>
      <w:r w:rsidR="00D92056">
        <w:t>i.e.</w:t>
      </w:r>
      <w:r w:rsidR="00E31565" w:rsidRPr="00C54A4E">
        <w:t xml:space="preserve"> tf-idf</w:t>
      </w:r>
      <w:r w:rsidR="00220F28" w:rsidRPr="00C54A4E">
        <w:t xml:space="preserve">, Cosine Similarity and MapReduce and </w:t>
      </w:r>
      <w:r w:rsidR="00E31565" w:rsidRPr="00C54A4E">
        <w:t xml:space="preserve">provides </w:t>
      </w:r>
      <w:r w:rsidR="00220F28" w:rsidRPr="00C54A4E">
        <w:t>a powerful and scalable algo</w:t>
      </w:r>
      <w:r w:rsidR="00895943" w:rsidRPr="00C54A4E">
        <w:t xml:space="preserve">rithm </w:t>
      </w:r>
      <w:r w:rsidR="00D16C07" w:rsidRPr="00C54A4E">
        <w:t xml:space="preserve">suitable for </w:t>
      </w:r>
      <w:r w:rsidR="00220F28" w:rsidRPr="00C54A4E">
        <w:t>various purposes on Data Mining, especially on Text Processing on big, massive data-sets.</w:t>
      </w:r>
    </w:p>
    <w:p w:rsidR="00D23857" w:rsidRPr="00C54A4E" w:rsidRDefault="00390455" w:rsidP="00D16C07">
      <w:pPr>
        <w:pStyle w:val="heading1"/>
      </w:pPr>
      <w:r w:rsidRPr="00C54A4E">
        <w:t>Basic Background</w:t>
      </w:r>
    </w:p>
    <w:p w:rsidR="00D23857" w:rsidRPr="00C54A4E" w:rsidRDefault="003E41B7" w:rsidP="00D23857">
      <w:pPr>
        <w:ind w:firstLine="0"/>
      </w:pPr>
      <w:r w:rsidRPr="00C54A4E">
        <w:t>According to the project needs, three techniques had</w:t>
      </w:r>
      <w:r w:rsidR="00D23857" w:rsidRPr="00C54A4E">
        <w:t xml:space="preserve"> bee</w:t>
      </w:r>
      <w:r w:rsidR="006D013E">
        <w:t>n chosen: The Vector Space M</w:t>
      </w:r>
      <w:r w:rsidR="00D23857" w:rsidRPr="00C54A4E">
        <w:t>odel, tf-idf and Cosine Similarity. Each of these t</w:t>
      </w:r>
      <w:r w:rsidR="00BD4A44">
        <w:t xml:space="preserve">echniques is being described in </w:t>
      </w:r>
      <w:r w:rsidR="00D23857" w:rsidRPr="00C54A4E">
        <w:t>detail below.</w:t>
      </w:r>
    </w:p>
    <w:p w:rsidR="00D23857" w:rsidRPr="00C54A4E" w:rsidRDefault="00D23857" w:rsidP="00D23857">
      <w:pPr>
        <w:ind w:firstLine="0"/>
      </w:pPr>
    </w:p>
    <w:p w:rsidR="00390455" w:rsidRPr="00C54A4E" w:rsidRDefault="00390455" w:rsidP="00390455">
      <w:pPr>
        <w:pStyle w:val="heading2"/>
        <w:spacing w:before="0"/>
      </w:pPr>
      <w:r w:rsidRPr="00C54A4E">
        <w:t>Vector Space Model</w:t>
      </w:r>
    </w:p>
    <w:p w:rsidR="00B01880" w:rsidRPr="00C54A4E" w:rsidRDefault="0084473D" w:rsidP="00882671">
      <w:pPr>
        <w:pStyle w:val="equation"/>
      </w:pPr>
      <w:r w:rsidRPr="00C54A4E">
        <w:tab/>
      </w:r>
      <w:r w:rsidR="00390455" w:rsidRPr="00C54A4E">
        <w:t>Vector Space Model is an algebraic model for representing text documents as vectors.</w:t>
      </w:r>
      <w:r w:rsidR="00882671" w:rsidRPr="00882671">
        <w:t xml:space="preserve"> </w:t>
      </w:r>
      <w:r w:rsidR="00B12AC0" w:rsidRPr="00415F0B">
        <w:fldChar w:fldCharType="begin" w:fldLock="1"/>
      </w:r>
      <w:r w:rsidR="00B979EF">
        <w:instrText>ADDIN CSL_CITATION { "citationItems" : [ { "id" : "ITEM-1", "itemData" : { "author" : [ { "dropping-particle" : "", "family" : "Turney", "given" : "Peter D", "non-dropping-particle" : "", "parse-names" : false, "suffix" : "" } ], "id" : "ITEM-1", "issued" : { "date-parts" : [ [ "2010" ] ] }, "page" : "141-188", "title" : "From Frequency to Meaning : Vector Space Models of Semantics", "type" : "article-journal", "volume" : "37" }, "uris" : [ "http://www.mendeley.com/documents/?uuid=eb01914f-99a2-433f-8fc6-ab246fc511d9" ] } ], "mendeley" : { "previouslyFormattedCitation" : "[14]" }, "properties" : { "noteIndex" : 0 }, "schema" : "https://github.com/citation-style-language/schema/raw/master/csl-citation.json" }</w:instrText>
      </w:r>
      <w:r w:rsidR="00B12AC0" w:rsidRPr="00415F0B">
        <w:fldChar w:fldCharType="separate"/>
      </w:r>
      <w:r w:rsidR="00B979EF" w:rsidRPr="00B979EF">
        <w:rPr>
          <w:noProof/>
        </w:rPr>
        <w:t>[14]</w:t>
      </w:r>
      <w:r w:rsidR="00B12AC0" w:rsidRPr="00415F0B">
        <w:fldChar w:fldCharType="end"/>
      </w:r>
      <w:r w:rsidR="00415F0B">
        <w:t xml:space="preserve"> </w:t>
      </w:r>
      <w:r w:rsidR="000F308F" w:rsidRPr="00C54A4E">
        <w:t xml:space="preserve">With the use of </w:t>
      </w:r>
      <w:r w:rsidR="00390455" w:rsidRPr="00C54A4E">
        <w:t>this model</w:t>
      </w:r>
      <w:r w:rsidR="000F308F" w:rsidRPr="00C54A4E">
        <w:t>,</w:t>
      </w:r>
      <w:r w:rsidR="00390455" w:rsidRPr="00C54A4E">
        <w:t xml:space="preserve"> </w:t>
      </w:r>
      <w:r w:rsidR="008A3482" w:rsidRPr="00C54A4E">
        <w:t>each term</w:t>
      </w:r>
      <w:r w:rsidR="00390455" w:rsidRPr="00C54A4E">
        <w:t xml:space="preserve"> of a document</w:t>
      </w:r>
      <w:r w:rsidR="007D067A" w:rsidRPr="00C54A4E">
        <w:t xml:space="preserve"> and</w:t>
      </w:r>
      <w:r w:rsidR="00390455" w:rsidRPr="00C54A4E">
        <w:t xml:space="preserve"> </w:t>
      </w:r>
      <w:r w:rsidR="000F308F" w:rsidRPr="00C54A4E">
        <w:t>each</w:t>
      </w:r>
      <w:r w:rsidR="008A3482" w:rsidRPr="00C54A4E">
        <w:t xml:space="preserve"> number of occurrences</w:t>
      </w:r>
      <w:r w:rsidR="00106161" w:rsidRPr="00C54A4E">
        <w:t xml:space="preserve"> </w:t>
      </w:r>
      <w:r w:rsidR="00104EA4" w:rsidRPr="00C54A4E">
        <w:t>in the document</w:t>
      </w:r>
      <w:r w:rsidR="00895943" w:rsidRPr="00C54A4E">
        <w:t xml:space="preserve"> could be represented</w:t>
      </w:r>
      <w:r w:rsidR="00BD4A44">
        <w:t xml:space="preserve"> </w:t>
      </w:r>
      <w:r w:rsidR="00BD4A44">
        <w:fldChar w:fldCharType="begin" w:fldLock="1"/>
      </w:r>
      <w:r w:rsidR="00B979EF">
        <w:instrText>ADDIN CSL_CITATION { "citationItems" : [ { "id" : "ITEM-1", "itemData" : { "DOI" : "10.1002/asi.4630370502", "ISSN" : "00028231", "author" : [ { "dropping-particle" : "V.", "family" : "Raghavan", "given" : "Vijay", "non-dropping-particle" : "", "parse-names" : false, "suffix" : "" }, { "dropping-particle" : "", "family" : "Wong", "given" : "S. K. M.", "non-dropping-particle" : "", "parse-names" : false, "suffix" : "" } ], "container-title" : "Journal of the American Society for Information Science", "id" : "ITEM-1", "issue" : "5", "issued" : { "date-parts" : [ [ "1986", "9" ] ] }, "page" : "279-287", "title" : "A critical analysis of vector space model for information retrieval", "type" : "article-journal", "volume" : "37" }, "uris" : [ "http://www.mendeley.com/documents/?uuid=23515ce6-afd3-4d79-adfd-22aece20a16e" ] } ], "mendeley" : { "previouslyFormattedCitation" : "[15]" }, "properties" : { "noteIndex" : 0 }, "schema" : "https://github.com/citation-style-language/schema/raw/master/csl-citation.json" }</w:instrText>
      </w:r>
      <w:r w:rsidR="00BD4A44">
        <w:fldChar w:fldCharType="separate"/>
      </w:r>
      <w:r w:rsidR="00B979EF" w:rsidRPr="00B979EF">
        <w:rPr>
          <w:noProof/>
        </w:rPr>
        <w:t>[15]</w:t>
      </w:r>
      <w:r w:rsidR="00BD4A44">
        <w:fldChar w:fldCharType="end"/>
      </w:r>
      <w:r w:rsidR="00106161" w:rsidRPr="00C54A4E">
        <w:t xml:space="preserve">. </w:t>
      </w:r>
      <w:r w:rsidR="000F308F" w:rsidRPr="00C54A4E">
        <w:t>For instance</w:t>
      </w:r>
      <w:r w:rsidR="008A3482" w:rsidRPr="00C54A4E">
        <w:t xml:space="preserve">, the document </w:t>
      </w:r>
      <w:r w:rsidR="008A3482" w:rsidRPr="00C54A4E">
        <w:rPr>
          <w:i/>
        </w:rPr>
        <w:t xml:space="preserve">d1 = </w:t>
      </w:r>
      <w:r w:rsidR="00106161" w:rsidRPr="00C54A4E">
        <w:rPr>
          <w:i/>
        </w:rPr>
        <w:t xml:space="preserve">“This is </w:t>
      </w:r>
      <w:r w:rsidR="008A3482" w:rsidRPr="00C54A4E">
        <w:rPr>
          <w:i/>
        </w:rPr>
        <w:t>a</w:t>
      </w:r>
      <w:r w:rsidR="00106161" w:rsidRPr="00C54A4E">
        <w:rPr>
          <w:i/>
        </w:rPr>
        <w:t xml:space="preserve"> </w:t>
      </w:r>
      <w:r w:rsidR="008A3482" w:rsidRPr="00C54A4E">
        <w:rPr>
          <w:i/>
        </w:rPr>
        <w:t>vector</w:t>
      </w:r>
      <w:r w:rsidR="00104EA4" w:rsidRPr="00C54A4E">
        <w:rPr>
          <w:i/>
        </w:rPr>
        <w:t>, this is algebra</w:t>
      </w:r>
      <w:r w:rsidR="00106161" w:rsidRPr="00C54A4E">
        <w:rPr>
          <w:i/>
        </w:rPr>
        <w:t>”</w:t>
      </w:r>
      <w:r w:rsidRPr="00C54A4E">
        <w:t xml:space="preserve"> based on a vocabulary </w:t>
      </w:r>
      <m:oMath>
        <m:r>
          <w:rPr>
            <w:rFonts w:ascii="Cambria Math" w:hAnsi="Cambria Math"/>
          </w:rPr>
          <m:t>V</m:t>
        </m:r>
        <m:d>
          <m:dPr>
            <m:ctrlPr>
              <w:rPr>
                <w:rFonts w:ascii="Cambria Math" w:hAnsi="Cambria Math"/>
                <w:i/>
              </w:rPr>
            </m:ctrlPr>
          </m:dPr>
          <m:e>
            <m:r>
              <w:rPr>
                <w:rFonts w:ascii="Cambria Math" w:hAnsi="Cambria Math"/>
              </w:rPr>
              <m:t>t</m:t>
            </m:r>
          </m:e>
        </m:d>
      </m:oMath>
      <w:r w:rsidRPr="00C54A4E">
        <w:t xml:space="preserve"> </w:t>
      </w:r>
      <w:r w:rsidR="00106161" w:rsidRPr="00C54A4E">
        <w:t>could be represented</w:t>
      </w:r>
      <w:r w:rsidR="00582106" w:rsidRPr="00C54A4E">
        <w:t xml:space="preserve"> as follows</w:t>
      </w:r>
      <w:r w:rsidR="00106161" w:rsidRPr="00C54A4E">
        <w:t>:</w:t>
      </w:r>
    </w:p>
    <w:p w:rsidR="00B01880" w:rsidRPr="00C54A4E" w:rsidRDefault="002F26EB" w:rsidP="00B01880">
      <w:pPr>
        <w:pStyle w:val="equation"/>
        <w:jc w:val="center"/>
      </w:pPr>
      <w:r w:rsidRPr="00C54A4E">
        <w:rPr>
          <w:position w:val="-86"/>
        </w:rPr>
        <w:object w:dxaOrig="2500"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9pt;height:82.95pt" o:ole="">
            <v:imagedata r:id="rId8" o:title=""/>
          </v:shape>
          <o:OLEObject Type="Embed" ProgID="Equation.DSMT4" ShapeID="_x0000_i1025" DrawAspect="Content" ObjectID="_1465126543" r:id="rId9"/>
        </w:object>
      </w:r>
    </w:p>
    <w:p w:rsidR="00104EA4" w:rsidRPr="00C54A4E" w:rsidRDefault="0084473D" w:rsidP="00106161">
      <w:pPr>
        <w:pStyle w:val="equation"/>
      </w:pPr>
      <w:r w:rsidRPr="00C54A4E">
        <w:tab/>
      </w:r>
      <m:oMath>
        <m:r>
          <w:rPr>
            <w:rFonts w:ascii="Cambria Math" w:hAnsi="Cambria Math"/>
          </w:rPr>
          <m:t>d1=</m:t>
        </m:r>
        <m:d>
          <m:dPr>
            <m:ctrlPr>
              <w:rPr>
                <w:rFonts w:ascii="Cambria Math" w:hAnsi="Cambria Math"/>
                <w:i/>
              </w:rPr>
            </m:ctrlPr>
          </m:dPr>
          <m:e>
            <m:r>
              <w:rPr>
                <w:rFonts w:ascii="Cambria Math" w:hAnsi="Cambria Math"/>
              </w:rPr>
              <m:t>tf</m:t>
            </m:r>
            <m:d>
              <m:dPr>
                <m:ctrlPr>
                  <w:rPr>
                    <w:rFonts w:ascii="Cambria Math" w:hAnsi="Cambria Math"/>
                    <w:i/>
                  </w:rPr>
                </m:ctrlPr>
              </m:dPr>
              <m:e>
                <m:r>
                  <w:rPr>
                    <w:rFonts w:ascii="Cambria Math" w:hAnsi="Cambria Math"/>
                  </w:rPr>
                  <m:t>1,d1</m:t>
                </m:r>
              </m:e>
            </m:d>
            <m:r>
              <w:rPr>
                <w:rFonts w:ascii="Cambria Math" w:hAnsi="Cambria Math"/>
              </w:rPr>
              <m:t>,tf</m:t>
            </m:r>
            <m:d>
              <m:dPr>
                <m:ctrlPr>
                  <w:rPr>
                    <w:rFonts w:ascii="Cambria Math" w:hAnsi="Cambria Math"/>
                    <w:i/>
                  </w:rPr>
                </m:ctrlPr>
              </m:dPr>
              <m:e>
                <m:r>
                  <w:rPr>
                    <w:rFonts w:ascii="Cambria Math" w:hAnsi="Cambria Math"/>
                  </w:rPr>
                  <m:t>2,d1</m:t>
                </m:r>
              </m:e>
            </m:d>
            <m:r>
              <w:rPr>
                <w:rFonts w:ascii="Cambria Math" w:hAnsi="Cambria Math"/>
              </w:rPr>
              <m:t>,tf</m:t>
            </m:r>
            <m:d>
              <m:dPr>
                <m:ctrlPr>
                  <w:rPr>
                    <w:rFonts w:ascii="Cambria Math" w:hAnsi="Cambria Math"/>
                    <w:i/>
                  </w:rPr>
                </m:ctrlPr>
              </m:dPr>
              <m:e>
                <m:r>
                  <w:rPr>
                    <w:rFonts w:ascii="Cambria Math" w:hAnsi="Cambria Math"/>
                  </w:rPr>
                  <m:t>3,d1</m:t>
                </m:r>
              </m:e>
            </m:d>
            <m:r>
              <w:rPr>
                <w:rFonts w:ascii="Cambria Math" w:hAnsi="Cambria Math"/>
              </w:rPr>
              <m:t>,tf</m:t>
            </m:r>
            <m:d>
              <m:dPr>
                <m:ctrlPr>
                  <w:rPr>
                    <w:rFonts w:ascii="Cambria Math" w:hAnsi="Cambria Math"/>
                    <w:i/>
                  </w:rPr>
                </m:ctrlPr>
              </m:dPr>
              <m:e>
                <m:r>
                  <w:rPr>
                    <w:rFonts w:ascii="Cambria Math" w:hAnsi="Cambria Math"/>
                  </w:rPr>
                  <m:t>4,d1</m:t>
                </m:r>
              </m:e>
            </m:d>
            <m:r>
              <w:rPr>
                <w:rFonts w:ascii="Cambria Math" w:hAnsi="Cambria Math"/>
              </w:rPr>
              <m:t>,tf</m:t>
            </m:r>
            <m:d>
              <m:dPr>
                <m:ctrlPr>
                  <w:rPr>
                    <w:rFonts w:ascii="Cambria Math" w:hAnsi="Cambria Math"/>
                    <w:i/>
                  </w:rPr>
                </m:ctrlPr>
              </m:dPr>
              <m:e>
                <m:r>
                  <w:rPr>
                    <w:rFonts w:ascii="Cambria Math" w:hAnsi="Cambria Math"/>
                  </w:rPr>
                  <m:t>5,d1</m:t>
                </m:r>
              </m:e>
            </m:d>
          </m:e>
        </m:d>
      </m:oMath>
    </w:p>
    <w:p w:rsidR="00106161" w:rsidRPr="00C54A4E" w:rsidRDefault="00104EA4" w:rsidP="00106161">
      <w:pPr>
        <w:pStyle w:val="equation"/>
      </w:pPr>
      <m:oMathPara>
        <m:oMath>
          <m:r>
            <w:rPr>
              <w:rFonts w:ascii="Cambria Math" w:hAnsi="Cambria Math"/>
            </w:rPr>
            <m:t>=(2,2,1,1,1)</m:t>
          </m:r>
        </m:oMath>
      </m:oMathPara>
    </w:p>
    <w:p w:rsidR="00390455" w:rsidRPr="00C54A4E" w:rsidRDefault="00BE7977" w:rsidP="00390455">
      <w:pPr>
        <w:pStyle w:val="equation"/>
      </w:pPr>
      <w:r>
        <w:t>W</w:t>
      </w:r>
      <w:r w:rsidR="00104EA4" w:rsidRPr="00C54A4E">
        <w:t xml:space="preserve">here </w:t>
      </w:r>
      <w:r w:rsidR="00104EA4" w:rsidRPr="00C54A4E">
        <w:rPr>
          <w:i/>
        </w:rPr>
        <w:t>d1</w:t>
      </w:r>
      <w:r w:rsidR="000F308F" w:rsidRPr="00C54A4E">
        <w:t xml:space="preserve"> is the document and</w:t>
      </w:r>
      <w:r w:rsidR="00A04FAF" w:rsidRPr="00C54A4E">
        <w:t xml:space="preserve"> </w:t>
      </w:r>
      <w:r w:rsidR="00B01880" w:rsidRPr="00C54A4E">
        <w:rPr>
          <w:position w:val="-12"/>
        </w:rPr>
        <w:object w:dxaOrig="780" w:dyaOrig="360">
          <v:shape id="_x0000_i1026" type="#_x0000_t75" style="width:35.7pt;height:16.7pt" o:ole="">
            <v:imagedata r:id="rId10" o:title=""/>
          </v:shape>
          <o:OLEObject Type="Embed" ProgID="Equation.DSMT4" ShapeID="_x0000_i1026" DrawAspect="Content" ObjectID="_1465126544" r:id="rId11"/>
        </w:object>
      </w:r>
      <w:r w:rsidR="00A04FAF" w:rsidRPr="00C54A4E">
        <w:t xml:space="preserve"> </w:t>
      </w:r>
      <w:r w:rsidR="00104EA4" w:rsidRPr="00C54A4E">
        <w:t>is the term frequency of the</w:t>
      </w:r>
      <w:r w:rsidR="000F308F" w:rsidRPr="00C54A4E">
        <w:t xml:space="preserve"> t-term</w:t>
      </w:r>
      <w:r w:rsidR="00104EA4" w:rsidRPr="00C54A4E">
        <w:t xml:space="preserve"> in the i</w:t>
      </w:r>
      <w:r w:rsidR="00104EA4" w:rsidRPr="00C54A4E">
        <w:rPr>
          <w:vertAlign w:val="superscript"/>
        </w:rPr>
        <w:t xml:space="preserve">th </w:t>
      </w:r>
      <w:r w:rsidR="00104EA4" w:rsidRPr="00C54A4E">
        <w:t>document.</w:t>
      </w:r>
      <w:r w:rsidR="00C3603E" w:rsidRPr="00C54A4E">
        <w:t xml:space="preserve"> </w:t>
      </w:r>
    </w:p>
    <w:p w:rsidR="00390455" w:rsidRPr="00C54A4E" w:rsidRDefault="00FA6A21" w:rsidP="00390455">
      <w:pPr>
        <w:pStyle w:val="heading2"/>
        <w:spacing w:before="0"/>
      </w:pPr>
      <w:r w:rsidRPr="00C54A4E">
        <w:t>T</w:t>
      </w:r>
      <w:r w:rsidR="004B2E13">
        <w:t>f-Idf</w:t>
      </w:r>
    </w:p>
    <w:p w:rsidR="00C3603E" w:rsidRPr="00C54A4E" w:rsidRDefault="001550FF" w:rsidP="001550FF">
      <w:pPr>
        <w:pStyle w:val="equation"/>
      </w:pPr>
      <w:r w:rsidRPr="00C54A4E">
        <w:tab/>
      </w:r>
      <w:r w:rsidR="00C3603E" w:rsidRPr="00C54A4E">
        <w:t xml:space="preserve">In Text Mining, </w:t>
      </w:r>
      <w:r w:rsidR="00582106" w:rsidRPr="00C54A4E">
        <w:t>tf-idf (Term Frequency-Inverse Document F</w:t>
      </w:r>
      <w:r w:rsidR="00C3603E" w:rsidRPr="00C54A4E">
        <w:t>requency)</w:t>
      </w:r>
      <w:r w:rsidR="00763FAA">
        <w:t xml:space="preserve"> </w:t>
      </w:r>
      <w:r w:rsidR="00763FAA">
        <w:fldChar w:fldCharType="begin" w:fldLock="1"/>
      </w:r>
      <w:r w:rsidR="00B979EF">
        <w:instrText>ADDIN CSL_CITATION { "citationItems" : [ { "id" : "ITEM-1", "itemData" : { "author" : [ { "dropping-particle" : "", "family" : "Ramos", "given" : "Juan", "non-dropping-particle" : "", "parse-names" : false, "suffix" : "" }, { "dropping-particle" : "", "family" : "Eden", "given" : "Juramos", "non-dropping-particle" : "", "parse-names" : false, "suffix" : "" }, { "dropping-particle" : "", "family" : "Edu", "given" : "Rutgers", "non-dropping-particle" : "", "parse-names" : false, "suffix" : "" } ], "id" : "ITEM-1", "issued" : { "date-parts" : [ [ "0" ] ] }, "title" : "Using TF-IDF to Determine Word Relevance in Document Queries", "type" : "article-journal" }, "uris" : [ "http://www.mendeley.com/documents/?uuid=821c9b5d-0a3c-457e-b9c0-f58eeb6060a0" ] } ], "mendeley" : { "previouslyFormattedCitation" : "[6]" }, "properties" : { "noteIndex" : 0 }, "schema" : "https://github.com/citation-style-language/schema/raw/master/csl-citation.json" }</w:instrText>
      </w:r>
      <w:r w:rsidR="00763FAA">
        <w:fldChar w:fldCharType="separate"/>
      </w:r>
      <w:r w:rsidR="00B979EF" w:rsidRPr="00B979EF">
        <w:rPr>
          <w:noProof/>
        </w:rPr>
        <w:t>[6]</w:t>
      </w:r>
      <w:r w:rsidR="00763FAA">
        <w:fldChar w:fldCharType="end"/>
      </w:r>
      <w:r w:rsidR="00C3603E" w:rsidRPr="00C54A4E">
        <w:t xml:space="preserve"> is a numerical statistic that reflects the significance of a t</w:t>
      </w:r>
      <w:r w:rsidR="00582106" w:rsidRPr="00C54A4E">
        <w:t xml:space="preserve">erm in a document in a corpus. </w:t>
      </w:r>
      <w:r w:rsidR="00FA6A21" w:rsidRPr="00C54A4E">
        <w:t>The importance increases proportionally to the number of times a word appears in the document but is offset by the frequency of the word in the corpus. T</w:t>
      </w:r>
      <w:r w:rsidR="00582106" w:rsidRPr="00C54A4E">
        <w:t>f-idf</w:t>
      </w:r>
      <w:r w:rsidR="00FA6A21" w:rsidRPr="00C54A4E">
        <w:t xml:space="preserve"> algorithm is </w:t>
      </w:r>
      <w:r w:rsidR="00D92056">
        <w:t xml:space="preserve">usually </w:t>
      </w:r>
      <w:r w:rsidR="00FA6A21" w:rsidRPr="00C54A4E">
        <w:t xml:space="preserve">used in search engine, web data mining, text similarity computation and other </w:t>
      </w:r>
      <w:r w:rsidR="00FA6A21" w:rsidRPr="00C54A4E">
        <w:lastRenderedPageBreak/>
        <w:t>applications</w:t>
      </w:r>
      <w:r w:rsidR="00763FAA">
        <w:t xml:space="preserve"> </w:t>
      </w:r>
      <w:r w:rsidR="00763FAA">
        <w:fldChar w:fldCharType="begin" w:fldLock="1"/>
      </w:r>
      <w:r w:rsidR="00B979EF">
        <w:instrText>ADDIN CSL_CITATION { "citationItems" : [ { "id" : "ITEM-1", "itemData" : { "author" : [ { "dropping-particle" : "", "family" : "Terms", "given" : "Read These", "non-dropping-particle" : "", "parse-names" : false, "suffix" : "" } ], "id" : "ITEM-1", "issued" : { "date-parts" : [ [ "0" ] ] }, "title" : "NRC Publications Archive Archives des publications du CNRC Coherent Keyphrase Extraction via Web Mining Coherent Keyphrase Extraction via Web Mining *", "type" : "article-journal" }, "uris" : [ "http://www.mendeley.com/documents/?uuid=13853bdc-70bb-4fc9-822f-06fb1eef3a24" ] } ], "mendeley" : { "previouslyFormattedCitation" : "[16]" }, "properties" : { "noteIndex" : 0 }, "schema" : "https://github.com/citation-style-language/schema/raw/master/csl-citation.json" }</w:instrText>
      </w:r>
      <w:r w:rsidR="00763FAA">
        <w:fldChar w:fldCharType="separate"/>
      </w:r>
      <w:r w:rsidR="00B979EF" w:rsidRPr="00B979EF">
        <w:rPr>
          <w:noProof/>
        </w:rPr>
        <w:t>[16]</w:t>
      </w:r>
      <w:r w:rsidR="00763FAA">
        <w:fldChar w:fldCharType="end"/>
      </w:r>
      <w:r w:rsidR="00FA6A21" w:rsidRPr="00C54A4E">
        <w:t>. These appli</w:t>
      </w:r>
      <w:r w:rsidR="007D067A" w:rsidRPr="00C54A4E">
        <w:t>cations are often faced with</w:t>
      </w:r>
      <w:r w:rsidR="00FA6A21" w:rsidRPr="00C54A4E">
        <w:t xml:space="preserve"> massive data processing. </w:t>
      </w:r>
      <w:r w:rsidRPr="00C54A4E">
        <w:t xml:space="preserve">According to </w:t>
      </w:r>
      <w:r w:rsidR="00377CAC" w:rsidRPr="00C54A4E">
        <w:t xml:space="preserve">Bin Li </w:t>
      </w:r>
      <w:r w:rsidR="00B12AC0">
        <w:fldChar w:fldCharType="begin" w:fldLock="1"/>
      </w:r>
      <w:r w:rsidR="00B979EF">
        <w:instrText>ADDIN CSL_CITATION { "citationItems" : [ { "id" : "ITEM-1", "itemData" : { "DOI" : "10.2991/iccasm.2012.98", "ISBN" : "978-94-91216-00-8", "author" : [ { "dropping-particle" : "", "family" : "Bin", "given" : "Li", "non-dropping-particle" : "", "parse-names" : false, "suffix" : "" }, { "dropping-particle" : "", "family" : "Yuan", "given" : "Guoyong", "non-dropping-particle" : "", "parse-names" : false, "suffix" : "" } ], "container-title" : "Proceedings of the 2nd International Conference on Computer Application and System Modeling", "id" : "ITEM-1", "issued" : { "date-parts" : [ [ "2012" ] ] }, "page" : "391-393", "publisher" : "Atlantis Press", "publisher-place" : "Paris, France", "title" : "Improvement of TF-IDF Algorithm Based on Hadoop Framework", "type" : "article-journal" }, "uris" : [ "http://www.mendeley.com/documents/?uuid=e26084cd-9cb8-41c7-926b-2be7426c8692" ] } ], "mendeley" : { "previouslyFormattedCitation" : "[9]" }, "properties" : { "noteIndex" : 0 }, "schema" : "https://github.com/citation-style-language/schema/raw/master/csl-citation.json" }</w:instrText>
      </w:r>
      <w:r w:rsidR="00B12AC0">
        <w:fldChar w:fldCharType="separate"/>
      </w:r>
      <w:r w:rsidR="00B979EF" w:rsidRPr="00B979EF">
        <w:rPr>
          <w:noProof/>
        </w:rPr>
        <w:t>[9]</w:t>
      </w:r>
      <w:r w:rsidR="00B12AC0">
        <w:fldChar w:fldCharType="end"/>
      </w:r>
      <w:r w:rsidR="00582106" w:rsidRPr="00C54A4E">
        <w:t xml:space="preserve">approach </w:t>
      </w:r>
      <w:r w:rsidRPr="00C54A4E">
        <w:t xml:space="preserve">the </w:t>
      </w:r>
      <w:r w:rsidR="00AB00B2" w:rsidRPr="00C54A4E">
        <w:t>tf-idf</w:t>
      </w:r>
      <w:r w:rsidR="00377CAC" w:rsidRPr="00C54A4E">
        <w:t xml:space="preserve"> of a term</w:t>
      </w:r>
      <w:r w:rsidRPr="00C54A4E">
        <w:t xml:space="preserve"> </w:t>
      </w:r>
      <w:r w:rsidR="00582106" w:rsidRPr="00C54A4E">
        <w:t xml:space="preserve">is </w:t>
      </w:r>
      <w:r w:rsidRPr="00C54A4E">
        <w:t xml:space="preserve">calculated with </w:t>
      </w:r>
      <w:r w:rsidR="00582106" w:rsidRPr="00C54A4E">
        <w:t xml:space="preserve">the use of </w:t>
      </w:r>
      <w:r w:rsidRPr="00C54A4E">
        <w:t>the following formula:</w:t>
      </w:r>
    </w:p>
    <w:p w:rsidR="001550FF" w:rsidRPr="00C54A4E" w:rsidRDefault="001550FF" w:rsidP="001550FF">
      <w:pPr>
        <w:pStyle w:val="equation"/>
      </w:pPr>
      <w:r w:rsidRPr="00C54A4E">
        <w:tab/>
      </w:r>
      <w:r w:rsidR="00377CAC" w:rsidRPr="00C54A4E">
        <w:rPr>
          <w:position w:val="-4"/>
        </w:rPr>
        <w:object w:dxaOrig="180" w:dyaOrig="279">
          <v:shape id="_x0000_i1027" type="#_x0000_t75" style="width:9.2pt;height:14.4pt" o:ole="">
            <v:imagedata r:id="rId12" o:title=""/>
          </v:shape>
          <o:OLEObject Type="Embed" ProgID="Equation.DSMT4" ShapeID="_x0000_i1027" DrawAspect="Content" ObjectID="_1465126545" r:id="rId13"/>
        </w:object>
      </w:r>
      <w:r w:rsidRPr="00C54A4E">
        <w:t xml:space="preserve"> </w:t>
      </w:r>
      <w:r w:rsidR="002F26EB" w:rsidRPr="00C54A4E">
        <w:rPr>
          <w:position w:val="-32"/>
        </w:rPr>
        <w:object w:dxaOrig="3820" w:dyaOrig="740">
          <v:shape id="_x0000_i1028" type="#_x0000_t75" style="width:171.05pt;height:32.85pt" o:ole="">
            <v:imagedata r:id="rId14" o:title=""/>
          </v:shape>
          <o:OLEObject Type="Embed" ProgID="Equation.DSMT4" ShapeID="_x0000_i1028" DrawAspect="Content" ObjectID="_1465126546" r:id="rId15"/>
        </w:object>
      </w:r>
      <w:r w:rsidR="00377CAC" w:rsidRPr="00C54A4E">
        <w:t xml:space="preserve"> </w:t>
      </w:r>
    </w:p>
    <w:p w:rsidR="00390455" w:rsidRPr="00C54A4E" w:rsidRDefault="00390455" w:rsidP="00390455">
      <w:pPr>
        <w:pStyle w:val="heading2"/>
        <w:spacing w:before="0"/>
      </w:pPr>
      <w:r w:rsidRPr="00C54A4E">
        <w:t>Cosine Similarity</w:t>
      </w:r>
    </w:p>
    <w:p w:rsidR="00351076" w:rsidRPr="00C54A4E" w:rsidRDefault="000F308F" w:rsidP="00882671">
      <w:pPr>
        <w:ind w:firstLine="0"/>
      </w:pPr>
      <w:r w:rsidRPr="00C54A4E">
        <w:t>Cosine S</w:t>
      </w:r>
      <w:r w:rsidR="00F66218" w:rsidRPr="00C54A4E">
        <w:t>imilarity is a measure of similarity between two vectors of an inner product space that measures the cosine of the angle between them</w:t>
      </w:r>
      <w:r w:rsidR="002F1EAC">
        <w:t xml:space="preserve"> </w:t>
      </w:r>
      <w:r w:rsidR="00B12AC0" w:rsidRPr="00415F0B">
        <w:fldChar w:fldCharType="begin" w:fldLock="1"/>
      </w:r>
      <w:r w:rsidR="00B979EF">
        <w:instrText>ADDIN CSL_CITATION { "citationItems" : [ { "id" : "ITEM-1", "itemData" : { "author" : [ { "dropping-particle" : "", "family" : "Kalaivendhan", "given" : "K", "non-dropping-particle" : "", "parse-names" : false, "suffix" : "" }, { "dropping-particle" : "", "family" : "Sumathi", "given" : "P", "non-dropping-particle" : "", "parse-names" : false, "suffix" : "" } ], "id" : "ITEM-1", "issue" : "1", "issued" : { "date-parts" : [ [ "2014" ] ] }, "page" : "2532-2535", "title" : "An Efficient Clustering Method To Find Similarity Between The Documents", "type" : "article-journal", "volume" : "2" }, "uris" : [ "http://www.mendeley.com/documents/?uuid=f993a2e2-9299-4d9b-ad9d-8383729bbeb0" ] } ], "mendeley" : { "previouslyFormattedCitation" : "[17]" }, "properties" : { "noteIndex" : 0 }, "schema" : "https://github.com/citation-style-language/schema/raw/master/csl-citation.json" }</w:instrText>
      </w:r>
      <w:r w:rsidR="00B12AC0" w:rsidRPr="00415F0B">
        <w:fldChar w:fldCharType="separate"/>
      </w:r>
      <w:r w:rsidR="00B979EF" w:rsidRPr="00B979EF">
        <w:rPr>
          <w:noProof/>
        </w:rPr>
        <w:t>[17]</w:t>
      </w:r>
      <w:r w:rsidR="00B12AC0" w:rsidRPr="00415F0B">
        <w:fldChar w:fldCharType="end"/>
      </w:r>
      <w:r w:rsidR="00415F0B">
        <w:t>.</w:t>
      </w:r>
      <w:r w:rsidR="00882671" w:rsidRPr="00C54A4E">
        <w:t xml:space="preserve"> </w:t>
      </w:r>
      <w:r w:rsidR="00351076" w:rsidRPr="00C54A4E">
        <w:t xml:space="preserve">For document clustering, there are different similarity measures available. The Cosine function is </w:t>
      </w:r>
      <w:r w:rsidR="00EF1E6C" w:rsidRPr="00C54A4E">
        <w:t xml:space="preserve">proposed as </w:t>
      </w:r>
      <w:r w:rsidR="00351076" w:rsidRPr="00C54A4E">
        <w:t>the most commonly used. For two documents A and</w:t>
      </w:r>
      <w:r w:rsidR="00AB00B2" w:rsidRPr="00C54A4E">
        <w:t xml:space="preserve"> B, the similarity between them</w:t>
      </w:r>
      <w:r w:rsidR="00351076" w:rsidRPr="00C54A4E">
        <w:t xml:space="preserve"> </w:t>
      </w:r>
      <w:r w:rsidR="00EF1E6C" w:rsidRPr="00C54A4E">
        <w:t xml:space="preserve">is </w:t>
      </w:r>
      <w:r w:rsidR="00351076" w:rsidRPr="00C54A4E">
        <w:t>calculated with</w:t>
      </w:r>
      <w:r w:rsidR="00EF1E6C" w:rsidRPr="00C54A4E">
        <w:t xml:space="preserve"> the use of</w:t>
      </w:r>
      <w:r w:rsidR="00351076" w:rsidRPr="00C54A4E">
        <w:t xml:space="preserve"> the following formula:</w:t>
      </w:r>
    </w:p>
    <w:p w:rsidR="00CE1964" w:rsidRDefault="00CE1964" w:rsidP="00CE1964">
      <w:pPr>
        <w:pStyle w:val="equation"/>
      </w:pPr>
      <w:r w:rsidRPr="00C54A4E">
        <w:tab/>
      </w:r>
      <w:r w:rsidR="002F26EB" w:rsidRPr="00C54A4E">
        <w:rPr>
          <w:position w:val="-66"/>
        </w:rPr>
        <w:object w:dxaOrig="4780" w:dyaOrig="1060">
          <v:shape id="_x0000_i1029" type="#_x0000_t75" style="width:205.05pt;height:46.1pt" o:ole="">
            <v:imagedata r:id="rId16" o:title=""/>
          </v:shape>
          <o:OLEObject Type="Embed" ProgID="Equation.DSMT4" ShapeID="_x0000_i1029" DrawAspect="Content" ObjectID="_1465126547" r:id="rId17"/>
        </w:object>
      </w:r>
      <w:r w:rsidRPr="00C54A4E">
        <w:t xml:space="preserve"> </w:t>
      </w:r>
    </w:p>
    <w:p w:rsidR="00B979EF" w:rsidRDefault="00B979EF" w:rsidP="00B979EF"/>
    <w:p w:rsidR="00B979EF" w:rsidRPr="00B979EF" w:rsidRDefault="00B979EF" w:rsidP="00B979EF"/>
    <w:p w:rsidR="009F2A3A" w:rsidRPr="00C54A4E" w:rsidRDefault="00351076" w:rsidP="009F2A3A">
      <w:pPr>
        <w:pStyle w:val="equation"/>
      </w:pPr>
      <w:r w:rsidRPr="00C54A4E">
        <w:t xml:space="preserve">When the cosine value is </w:t>
      </w:r>
      <w:r w:rsidR="00EF1E6C" w:rsidRPr="00C54A4E">
        <w:t xml:space="preserve">computed to be </w:t>
      </w:r>
      <w:r w:rsidRPr="00C54A4E">
        <w:t>1</w:t>
      </w:r>
      <w:r w:rsidR="00EF1E6C" w:rsidRPr="00C54A4E">
        <w:t>, that indicates that</w:t>
      </w:r>
      <w:r w:rsidRPr="00C54A4E">
        <w:t xml:space="preserve"> the two documents are identi</w:t>
      </w:r>
      <w:r w:rsidR="006A49E0" w:rsidRPr="00C54A4E">
        <w:t xml:space="preserve">cal and </w:t>
      </w:r>
      <w:r w:rsidR="00EF1E6C" w:rsidRPr="00C54A4E">
        <w:t>while it is computed to be</w:t>
      </w:r>
      <w:r w:rsidRPr="00C54A4E">
        <w:t xml:space="preserve"> 0 if there is nothing in common between them (i.e., their document vectors are orthogonal to each other). T</w:t>
      </w:r>
      <w:r w:rsidR="003223D5" w:rsidRPr="00C54A4E">
        <w:t xml:space="preserve">he attribute vectors A and B are usually the term frequency vectors of the documents. </w:t>
      </w:r>
    </w:p>
    <w:p w:rsidR="00CF2145" w:rsidRPr="00C54A4E" w:rsidRDefault="00390455" w:rsidP="00CF2145">
      <w:pPr>
        <w:pStyle w:val="heading2"/>
        <w:spacing w:before="0"/>
      </w:pPr>
      <w:r w:rsidRPr="00C54A4E">
        <w:t>Hadoop &amp; MapReduce</w:t>
      </w:r>
    </w:p>
    <w:p w:rsidR="003223D5" w:rsidRPr="00C54A4E" w:rsidRDefault="00F039A6" w:rsidP="00344312">
      <w:pPr>
        <w:ind w:firstLine="0"/>
      </w:pPr>
      <w:r w:rsidRPr="00C54A4E">
        <w:t xml:space="preserve">Hadoop software library </w:t>
      </w:r>
      <w:r w:rsidR="00B12AC0">
        <w:fldChar w:fldCharType="begin" w:fldLock="1"/>
      </w:r>
      <w:r w:rsidR="00B979EF">
        <w:instrText>ADDIN CSL_CITATION { "citationItems" : [ { "id" : "ITEM-1", "itemData" : { "DOI" : "10.1109/MSST.2010.5496972", "ISBN" : "978-1-4244-7152-2", "author" : [ { "dropping-particle" : "", "family" : "Shvachko", "given" : "Konstantin", "non-dropping-particle" : "", "parse-names" : false, "suffix" : "" }, { "dropping-particle" : "", "family" : "Kuang", "given" : "Hairong", "non-dropping-particle" : "", "parse-names" : false, "suffix" : "" }, { "dropping-particle" : "", "family" : "Radia", "given" : "Sanjay", "non-dropping-particle" : "", "parse-names" : false, "suffix" : "" }, { "dropping-particle" : "", "family" : "Chansler", "given" : "Robert", "non-dropping-particle" : "", "parse-names" : false, "suffix" : "" } ], "container-title" : "2010 IEEE 26th Symposium on Mass Storage Systems and Technologies (MSST)", "id" : "ITEM-1", "issued" : { "date-parts" : [ [ "2010", "5" ] ] }, "page" : "1-10", "publisher" : "Ieee", "title" : "The Hadoop Distributed File System", "type" : "article-journal" }, "uris" : [ "http://www.mendeley.com/documents/?uuid=ba636cdb-e11a-4b6d-9021-142c80aef626" ] } ], "mendeley" : { "previouslyFormattedCitation" : "[18]" }, "properties" : { "noteIndex" : 0 }, "schema" : "https://github.com/citation-style-language/schema/raw/master/csl-citation.json" }</w:instrText>
      </w:r>
      <w:r w:rsidR="00B12AC0">
        <w:fldChar w:fldCharType="separate"/>
      </w:r>
      <w:r w:rsidR="00B979EF" w:rsidRPr="00B979EF">
        <w:rPr>
          <w:noProof/>
        </w:rPr>
        <w:t>[18]</w:t>
      </w:r>
      <w:r w:rsidR="00B12AC0">
        <w:fldChar w:fldCharType="end"/>
      </w:r>
      <w:r w:rsidRPr="00C54A4E">
        <w:t>, is a framework developed by Apache, suitable for sc</w:t>
      </w:r>
      <w:r w:rsidR="000F308F" w:rsidRPr="00C54A4E">
        <w:t xml:space="preserve">alable, distributed computing. </w:t>
      </w:r>
      <w:r w:rsidRPr="00C54A4E">
        <w:t xml:space="preserve">It allows storage and large-scale data processing </w:t>
      </w:r>
      <w:r w:rsidR="00100EF1" w:rsidRPr="00C54A4E">
        <w:t>across</w:t>
      </w:r>
      <w:r w:rsidRPr="00C54A4E">
        <w:t xml:space="preserve"> </w:t>
      </w:r>
      <w:r w:rsidR="00100EF1" w:rsidRPr="00C54A4E">
        <w:t>clusters of commodity servers</w:t>
      </w:r>
      <w:r w:rsidR="00BD4A44">
        <w:t xml:space="preserve"> </w:t>
      </w:r>
      <w:r w:rsidR="00E6166C">
        <w:fldChar w:fldCharType="begin" w:fldLock="1"/>
      </w:r>
      <w:r w:rsidR="00B979EF">
        <w:instrText>ADDIN CSL_CITATION { "citationItems" : [ { "id" : "ITEM-1", "itemData" : { "DOI" : "10.1109/ClusterW.2012.24", "ISBN" : "978-0-7695-4844-9", "author" : [ { "dropping-particle" : "", "family" : "Lin", "given" : "Xuelian", "non-dropping-particle" : "", "parse-names" : false, "suffix" : "" }, { "dropping-particle" : "", "family" : "Meng", "given" : "Zide", "non-dropping-particle" : "", "parse-names" : false, "suffix" : "" }, { "dropping-particle" : "", "family" : "Xu", "given" : "Chuan", "non-dropping-particle" : "", "parse-names" : false, "suffix" : "" }, { "dropping-particle" : "", "family" : "Wang", "given" : "Meng", "non-dropping-particle" : "", "parse-names" : false, "suffix" : "" } ], "container-title" : "2012 IEEE International Conference on Cluster Computing Workshops", "id" : "ITEM-1", "issued" : { "date-parts" : [ [ "2012", "9" ] ] }, "page" : "231-239", "publisher" : "Ieee", "title" : "A Practical Performance Model for Hadoop MapReduce", "type" : "article-journal" }, "uris" : [ "http://www.mendeley.com/documents/?uuid=44e694a9-4406-474f-8b97-6e47ebb43a19" ] } ], "mendeley" : { "previouslyFormattedCitation" : "[19]" }, "properties" : { "noteIndex" : 0 }, "schema" : "https://github.com/citation-style-language/schema/raw/master/csl-citation.json" }</w:instrText>
      </w:r>
      <w:r w:rsidR="00E6166C">
        <w:fldChar w:fldCharType="separate"/>
      </w:r>
      <w:r w:rsidR="00B979EF" w:rsidRPr="00B979EF">
        <w:rPr>
          <w:noProof/>
        </w:rPr>
        <w:t>[19]</w:t>
      </w:r>
      <w:r w:rsidR="00E6166C">
        <w:fldChar w:fldCharType="end"/>
      </w:r>
      <w:r w:rsidRPr="00C54A4E">
        <w:t xml:space="preserve">. </w:t>
      </w:r>
      <w:r w:rsidR="0090358A" w:rsidRPr="00C54A4E">
        <w:t xml:space="preserve">The innovative aspect of </w:t>
      </w:r>
      <w:r w:rsidR="00100EF1" w:rsidRPr="00C54A4E">
        <w:t>Hadoop is that there is no absolute necessity of expensive</w:t>
      </w:r>
      <w:r w:rsidR="00344312" w:rsidRPr="00C54A4E">
        <w:t xml:space="preserve">, </w:t>
      </w:r>
      <w:r w:rsidR="00100EF1" w:rsidRPr="00C54A4E">
        <w:t>high-end hardware. Instead, it enables distributed parallel processing of massive amounts of data</w:t>
      </w:r>
      <w:r w:rsidR="00223853">
        <w:t xml:space="preserve"> </w:t>
      </w:r>
      <w:r w:rsidR="00223853">
        <w:fldChar w:fldCharType="begin" w:fldLock="1"/>
      </w:r>
      <w:r w:rsidR="00B979EF">
        <w:instrText>ADDIN CSL_CITATION { "citationItems" : [ { "id" : "ITEM-1", "itemData" : { "DOI" : "10.1109/eScience.2008.59", "ISBN" : "978-1-4244-3380-3", "author" : [ { "dropping-particle" : "", "family" : "Ekanayake", "given" : "Jaliya", "non-dropping-particle" : "", "parse-names" : false, "suffix" : "" }, { "dropping-particle" : "", "family" : "Pallickara", "given" : "Shrideep", "non-dropping-particle" : "", "parse-names" : false, "suffix" : "" }, { "dropping-particle" : "", "family" : "Fox", "given" : "Geoffrey", "non-dropping-particle" : "", "parse-names" : false, "suffix" : "" } ], "container-title" : "2008 IEEE Fourth International Conference on eScience", "id" : "ITEM-1", "issued" : { "date-parts" : [ [ "2008", "12" ] ] }, "page" : "277-284", "publisher" : "Ieee", "title" : "MapReduce for Data Intensive Scientific Analyses", "type" : "article-journal" }, "uris" : [ "http://www.mendeley.com/documents/?uuid=82ccb620-f419-4041-ad99-fcc1eaabbc0a" ] } ], "mendeley" : { "previouslyFormattedCitation" : "[20]" }, "properties" : { "noteIndex" : 0 }, "schema" : "https://github.com/citation-style-language/schema/raw/master/csl-citation.json" }</w:instrText>
      </w:r>
      <w:r w:rsidR="00223853">
        <w:fldChar w:fldCharType="separate"/>
      </w:r>
      <w:r w:rsidR="00B979EF" w:rsidRPr="00B979EF">
        <w:rPr>
          <w:noProof/>
        </w:rPr>
        <w:t>[20]</w:t>
      </w:r>
      <w:r w:rsidR="00223853">
        <w:fldChar w:fldCharType="end"/>
      </w:r>
      <w:r w:rsidR="00223853">
        <w:t xml:space="preserve"> </w:t>
      </w:r>
      <w:r w:rsidR="00100EF1" w:rsidRPr="00C54A4E">
        <w:t>on indus</w:t>
      </w:r>
      <w:r w:rsidR="000F308F" w:rsidRPr="00C54A4E">
        <w:t>try-</w:t>
      </w:r>
      <w:r w:rsidR="00100EF1" w:rsidRPr="00C54A4E">
        <w:t>standard servers with high scalability for both data storing and pr</w:t>
      </w:r>
      <w:r w:rsidR="007D067A" w:rsidRPr="00C54A4E">
        <w:t xml:space="preserve">ocessing. </w:t>
      </w:r>
      <w:r w:rsidR="0090358A" w:rsidRPr="00C54A4E">
        <w:t>Ther</w:t>
      </w:r>
      <w:r w:rsidR="00AB00B2" w:rsidRPr="00C54A4E">
        <w:t>e</w:t>
      </w:r>
      <w:r w:rsidR="0090358A" w:rsidRPr="00C54A4E">
        <w:t xml:space="preserve">fore it is </w:t>
      </w:r>
      <w:r w:rsidR="009B170C" w:rsidRPr="00C54A4E">
        <w:t>considered</w:t>
      </w:r>
      <w:r w:rsidR="0090358A" w:rsidRPr="00C54A4E">
        <w:t xml:space="preserve"> to be </w:t>
      </w:r>
      <w:r w:rsidR="00100EF1" w:rsidRPr="00C54A4E">
        <w:t xml:space="preserve">one of the most </w:t>
      </w:r>
      <w:r w:rsidR="00344312" w:rsidRPr="00C54A4E">
        <w:t>popular frameworks for Big Data A</w:t>
      </w:r>
      <w:r w:rsidR="00100EF1" w:rsidRPr="00C54A4E">
        <w:t>nalytics.</w:t>
      </w:r>
      <w:r w:rsidR="009B170C" w:rsidRPr="00C54A4E">
        <w:t xml:space="preserve"> Especially</w:t>
      </w:r>
      <w:r w:rsidR="000F308F" w:rsidRPr="00C54A4E">
        <w:t>,</w:t>
      </w:r>
      <w:r w:rsidR="00100EF1" w:rsidRPr="00C54A4E">
        <w:t xml:space="preserve"> </w:t>
      </w:r>
      <w:r w:rsidR="003223D5" w:rsidRPr="00C54A4E">
        <w:t>Hadoop</w:t>
      </w:r>
      <w:r w:rsidR="00100EF1" w:rsidRPr="00C54A4E">
        <w:t xml:space="preserve"> has two main subprojects: HDFS (Hadoop Distributes File System) &amp; MapReduce.</w:t>
      </w:r>
      <w:r w:rsidR="00344312" w:rsidRPr="00C54A4E">
        <w:t xml:space="preserve"> </w:t>
      </w:r>
    </w:p>
    <w:p w:rsidR="00F039A6" w:rsidRPr="00C54A4E" w:rsidRDefault="00344312" w:rsidP="000F308F">
      <w:pPr>
        <w:ind w:firstLine="0"/>
      </w:pPr>
      <w:r w:rsidRPr="00C54A4E">
        <w:t>MapReduce</w:t>
      </w:r>
      <w:r w:rsidR="00763FAA">
        <w:t xml:space="preserve"> </w:t>
      </w:r>
      <w:r w:rsidR="00B12AC0">
        <w:fldChar w:fldCharType="begin" w:fldLock="1"/>
      </w:r>
      <w:r w:rsidR="00B979EF">
        <w:instrText>ADDIN CSL_CITATION { "citationItems" : [ { "id" : "ITEM-1", "itemData" : { "author" : [ { "dropping-particle" : "", "family" : "Dean", "given" : "Jeffrey", "non-dropping-particle" : "", "parse-names" : false, "suffix" : "" }, { "dropping-particle" : "", "family" : "Ghemawat", "given" : "Sanjay", "non-dropping-particle" : "", "parse-names" : false, "suffix" : "" } ], "id" : "ITEM-1", "issued" : { "date-parts" : [ [ "0" ] ] }, "page" : "1-13", "title" : "MapReduce : Simplified Data Processing on Large Clusters", "type" : "article-journal" }, "uris" : [ "http://www.mendeley.com/documents/?uuid=7ebc34dc-e3fa-4890-83ea-f280fd4f529e" ] } ], "mendeley" : { "previouslyFormattedCitation" : "[21]" }, "properties" : { "noteIndex" : 0 }, "schema" : "https://github.com/citation-style-language/schema/raw/master/csl-citation.json" }</w:instrText>
      </w:r>
      <w:r w:rsidR="00B12AC0">
        <w:fldChar w:fldCharType="separate"/>
      </w:r>
      <w:r w:rsidR="00B979EF" w:rsidRPr="00B979EF">
        <w:rPr>
          <w:noProof/>
        </w:rPr>
        <w:t>[21]</w:t>
      </w:r>
      <w:r w:rsidR="00B12AC0">
        <w:fldChar w:fldCharType="end"/>
      </w:r>
      <w:r w:rsidRPr="00C54A4E">
        <w:t xml:space="preserve"> is the main component of Hadoop. It’s a programming model that allows massive data processing across thousands of servers in a Hadoop cluster. The MapReduce paradigm is derived from the Map and Reduce functions of the Functional Programming model</w:t>
      </w:r>
      <w:r w:rsidR="00223853">
        <w:t xml:space="preserve"> </w:t>
      </w:r>
      <w:r w:rsidR="00223853">
        <w:fldChar w:fldCharType="begin" w:fldLock="1"/>
      </w:r>
      <w:r w:rsidR="00B979EF">
        <w:instrText>ADDIN CSL_CITATION { "citationItems" : [ { "id" : "ITEM-1", "itemData" : { "DOI" : "10.1016/j.scico.2007.07.001", "ISSN" : "01676423", "author" : [ { "dropping-particle" : "", "family" : "L\u00e4mmel", "given" : "Ralf", "non-dropping-particle" : "", "parse-names" : false, "suffix" : "" } ], "container-title" : "Science of Computer Programming", "id" : "ITEM-1", "issue" : "1", "issued" : { "date-parts" : [ [ "2008", "1" ] ] }, "page" : "1-30", "title" : "Google\u2019s MapReduce programming model \u2014 Revisited", "type" : "article-journal", "volume" : "70" }, "uris" : [ "http://www.mendeley.com/documents/?uuid=abff5bff-f1b7-430a-a6d4-3023bdd6a5e9" ] } ], "mendeley" : { "previouslyFormattedCitation" : "[22]" }, "properties" : { "noteIndex" : 0 }, "schema" : "https://github.com/citation-style-language/schema/raw/master/csl-citation.json" }</w:instrText>
      </w:r>
      <w:r w:rsidR="00223853">
        <w:fldChar w:fldCharType="separate"/>
      </w:r>
      <w:r w:rsidR="00B979EF" w:rsidRPr="00B979EF">
        <w:rPr>
          <w:noProof/>
        </w:rPr>
        <w:t>[22]</w:t>
      </w:r>
      <w:r w:rsidR="00223853">
        <w:fldChar w:fldCharType="end"/>
      </w:r>
      <w:r w:rsidRPr="00C54A4E">
        <w:t>.</w:t>
      </w:r>
      <w:r w:rsidR="00190353" w:rsidRPr="00C54A4E">
        <w:t xml:space="preserve"> A MapReduce program constitutes from the Mappers and the Reducers.</w:t>
      </w:r>
      <w:r w:rsidRPr="00C54A4E">
        <w:t xml:space="preserve"> In the Map phase</w:t>
      </w:r>
      <w:r w:rsidR="00190353" w:rsidRPr="00C54A4E">
        <w:t>,</w:t>
      </w:r>
      <w:r w:rsidRPr="00C54A4E">
        <w:t xml:space="preserve"> the master node </w:t>
      </w:r>
      <w:r w:rsidR="000F7558" w:rsidRPr="00C54A4E">
        <w:t xml:space="preserve">the master node divides the input </w:t>
      </w:r>
      <w:r w:rsidR="00190353" w:rsidRPr="00C54A4E">
        <w:t xml:space="preserve">into smaller partitions and distributes them to the worker nodes. Then a worker node may repeat the same step recursively. </w:t>
      </w:r>
      <w:r w:rsidR="000F308F" w:rsidRPr="00C54A4E">
        <w:t>As soon as</w:t>
      </w:r>
      <w:r w:rsidR="00190353" w:rsidRPr="00C54A4E">
        <w:t xml:space="preserve"> this procedure is </w:t>
      </w:r>
      <w:r w:rsidR="009B170C" w:rsidRPr="00C54A4E">
        <w:t xml:space="preserve">completed, </w:t>
      </w:r>
      <w:r w:rsidR="00190353" w:rsidRPr="00C54A4E">
        <w:t xml:space="preserve">the master node collects the key-value pairs resulted from the Mappers and distributes them to the Combiners to combine the pairs with the same key. This phase is </w:t>
      </w:r>
      <w:r w:rsidR="009B170C" w:rsidRPr="00C54A4E">
        <w:t xml:space="preserve">known </w:t>
      </w:r>
      <w:r w:rsidR="009B170C" w:rsidRPr="00C54A4E">
        <w:lastRenderedPageBreak/>
        <w:t>as the</w:t>
      </w:r>
      <w:r w:rsidR="000F308F" w:rsidRPr="00C54A4E">
        <w:t xml:space="preserve"> </w:t>
      </w:r>
      <w:r w:rsidR="00190353" w:rsidRPr="00C54A4E">
        <w:t>Shuf</w:t>
      </w:r>
      <w:r w:rsidR="000F308F" w:rsidRPr="00C54A4E">
        <w:t>fle &amp; Sort</w:t>
      </w:r>
      <w:r w:rsidR="009B170C" w:rsidRPr="00C54A4E">
        <w:t xml:space="preserve"> phase</w:t>
      </w:r>
      <w:r w:rsidR="00190353" w:rsidRPr="00C54A4E">
        <w:t>. Finally, the key-value pairs are distribute</w:t>
      </w:r>
      <w:r w:rsidR="002B26F2" w:rsidRPr="00C54A4E">
        <w:t>d to the Reducers that produce</w:t>
      </w:r>
      <w:r w:rsidR="00190353" w:rsidRPr="00C54A4E">
        <w:t xml:space="preserve"> the final output. This step is called the Reduce phase. MapReduce program </w:t>
      </w:r>
      <w:r w:rsidR="009B170C" w:rsidRPr="00C54A4E">
        <w:t>proce</w:t>
      </w:r>
      <w:r w:rsidR="00AB00B2" w:rsidRPr="00C54A4E">
        <w:t>dure</w:t>
      </w:r>
      <w:r w:rsidR="009B170C" w:rsidRPr="00C54A4E">
        <w:t xml:space="preserve"> is visualized as follows</w:t>
      </w:r>
      <w:r w:rsidR="00D92056">
        <w:t>:</w:t>
      </w:r>
    </w:p>
    <w:p w:rsidR="00190353" w:rsidRDefault="00190353" w:rsidP="00344312">
      <w:pPr>
        <w:ind w:firstLine="0"/>
      </w:pPr>
    </w:p>
    <w:p w:rsidR="00AB46CF" w:rsidRDefault="00AB46CF" w:rsidP="00AB46CF">
      <w:pPr>
        <w:pStyle w:val="image"/>
      </w:pPr>
      <w:r>
        <w:rPr>
          <w:noProof/>
          <w:lang w:val="el-GR" w:eastAsia="el-GR"/>
        </w:rPr>
        <w:drawing>
          <wp:inline distT="0" distB="0" distL="0" distR="0" wp14:anchorId="76CBEBC6" wp14:editId="08210CB6">
            <wp:extent cx="3439236" cy="226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55763" cy="2273502"/>
                    </a:xfrm>
                    <a:prstGeom prst="rect">
                      <a:avLst/>
                    </a:prstGeom>
                    <a:noFill/>
                    <a:ln>
                      <a:noFill/>
                    </a:ln>
                  </pic:spPr>
                </pic:pic>
              </a:graphicData>
            </a:graphic>
          </wp:inline>
        </w:drawing>
      </w:r>
    </w:p>
    <w:p w:rsidR="00AB46CF" w:rsidRPr="00AB46CF" w:rsidRDefault="00AB46CF" w:rsidP="00AB46CF">
      <w:pPr>
        <w:pStyle w:val="figurecaption"/>
      </w:pPr>
      <w:r>
        <w:rPr>
          <w:b/>
        </w:rPr>
        <w:t xml:space="preserve">Fig. </w:t>
      </w:r>
      <w:fldSimple w:instr=" SEQ &quot;Figure&quot; \* MERGEFORMAT ">
        <w:r w:rsidR="00721CBC" w:rsidRPr="00721CBC">
          <w:rPr>
            <w:b/>
            <w:noProof/>
          </w:rPr>
          <w:t>1</w:t>
        </w:r>
      </w:fldSimple>
      <w:r>
        <w:rPr>
          <w:b/>
        </w:rPr>
        <w:t>.</w:t>
      </w:r>
      <w:r>
        <w:t xml:space="preserve"> MapReduce Procedure</w:t>
      </w:r>
      <w:r w:rsidR="006E6EB1">
        <w:t xml:space="preserve"> Visualization</w:t>
      </w:r>
    </w:p>
    <w:p w:rsidR="00CF2145" w:rsidRPr="00C54A4E" w:rsidRDefault="00CF2145" w:rsidP="00CF2145">
      <w:pPr>
        <w:pStyle w:val="heading1"/>
      </w:pPr>
      <w:r w:rsidRPr="00C54A4E">
        <w:t>Method</w:t>
      </w:r>
    </w:p>
    <w:p w:rsidR="00CF2145" w:rsidRPr="00C54A4E" w:rsidRDefault="00CF2145" w:rsidP="00CF2145">
      <w:pPr>
        <w:pStyle w:val="heading2"/>
        <w:spacing w:before="0"/>
      </w:pPr>
      <w:r w:rsidRPr="00C54A4E">
        <w:t>Description</w:t>
      </w:r>
    </w:p>
    <w:p w:rsidR="00CC7B60" w:rsidRPr="00C54A4E" w:rsidRDefault="00CC7B60" w:rsidP="00CC7B60">
      <w:pPr>
        <w:ind w:firstLine="0"/>
      </w:pPr>
      <w:r w:rsidRPr="00C54A4E">
        <w:t>Authors’ proposed method for measuring text similarity applying MapReduce con</w:t>
      </w:r>
      <w:r w:rsidR="000F308F" w:rsidRPr="00C54A4E">
        <w:t>sists</w:t>
      </w:r>
      <w:r w:rsidRPr="00C54A4E">
        <w:t xml:space="preserve"> of 4 stages. At the first stage</w:t>
      </w:r>
      <w:r w:rsidR="00AB00B2" w:rsidRPr="00C54A4E">
        <w:t>,</w:t>
      </w:r>
      <w:r w:rsidRPr="00C54A4E">
        <w:t xml:space="preserve"> occurrences of each term in our documents are counted. </w:t>
      </w:r>
      <w:r w:rsidR="000F308F" w:rsidRPr="00C54A4E">
        <w:t>Then</w:t>
      </w:r>
      <w:r w:rsidRPr="00C54A4E">
        <w:t>, the term frequency of every one term in each document is measured. Thereafter the tf-idf of each term is measured and finally the co</w:t>
      </w:r>
      <w:r w:rsidR="003E41B7" w:rsidRPr="00C54A4E">
        <w:t>sines of the pairs</w:t>
      </w:r>
      <w:r w:rsidRPr="00C54A4E">
        <w:t xml:space="preserve"> are calculated in order to</w:t>
      </w:r>
      <w:r w:rsidR="00CB082E" w:rsidRPr="00C54A4E">
        <w:t xml:space="preserve"> estimate the similarity among</w:t>
      </w:r>
      <w:r w:rsidRPr="00C54A4E">
        <w:t xml:space="preserve"> them. MapReduce model was used in </w:t>
      </w:r>
      <w:r w:rsidR="001431E6" w:rsidRPr="00C54A4E">
        <w:t>order</w:t>
      </w:r>
      <w:r w:rsidRPr="00C54A4E">
        <w:t xml:space="preserve"> to design each one of the above mentioned steps. The algorithm </w:t>
      </w:r>
      <w:r w:rsidR="00CB082E" w:rsidRPr="00C54A4E">
        <w:t xml:space="preserve">paradigm in pseudocode and </w:t>
      </w:r>
      <w:r w:rsidRPr="00C54A4E">
        <w:t>further analysis of each step is disposed in details in the next section.</w:t>
      </w:r>
    </w:p>
    <w:p w:rsidR="00C97FD7" w:rsidRPr="00C54A4E" w:rsidRDefault="00C97FD7" w:rsidP="00C97FD7">
      <w:pPr>
        <w:ind w:firstLine="0"/>
      </w:pPr>
    </w:p>
    <w:p w:rsidR="00CF2145" w:rsidRPr="00C54A4E" w:rsidRDefault="00CF2145" w:rsidP="001D3690">
      <w:pPr>
        <w:pStyle w:val="heading2"/>
        <w:spacing w:before="0"/>
      </w:pPr>
      <w:r w:rsidRPr="00C54A4E">
        <w:t xml:space="preserve">MapReduce </w:t>
      </w:r>
      <w:r w:rsidR="00077215" w:rsidRPr="00C54A4E">
        <w:t>Stages</w:t>
      </w:r>
    </w:p>
    <w:p w:rsidR="0092165F" w:rsidRPr="00C54A4E" w:rsidRDefault="002B26F2" w:rsidP="00C97FD7">
      <w:pPr>
        <w:ind w:firstLine="0"/>
      </w:pPr>
      <w:r w:rsidRPr="00C54A4E">
        <w:t>In</w:t>
      </w:r>
      <w:r w:rsidR="00C97FD7" w:rsidRPr="00C54A4E">
        <w:t xml:space="preserve"> the </w:t>
      </w:r>
      <w:r w:rsidR="006E0BEB" w:rsidRPr="00C54A4E">
        <w:t>1</w:t>
      </w:r>
      <w:r w:rsidR="006E0BEB" w:rsidRPr="00C54A4E">
        <w:rPr>
          <w:vertAlign w:val="superscript"/>
        </w:rPr>
        <w:t>st</w:t>
      </w:r>
      <w:r w:rsidR="00C97FD7" w:rsidRPr="00C54A4E">
        <w:t xml:space="preserve"> </w:t>
      </w:r>
      <w:r w:rsidR="000F7558" w:rsidRPr="00C54A4E">
        <w:t xml:space="preserve">implementation </w:t>
      </w:r>
      <w:r w:rsidR="00164FD1" w:rsidRPr="00C54A4E">
        <w:t>stage</w:t>
      </w:r>
      <w:r w:rsidR="000F7558" w:rsidRPr="00C54A4E">
        <w:t xml:space="preserve"> </w:t>
      </w:r>
      <w:r w:rsidR="00C97FD7" w:rsidRPr="00C54A4E">
        <w:t xml:space="preserve">the </w:t>
      </w:r>
      <w:r w:rsidR="0092165F" w:rsidRPr="00C54A4E">
        <w:t>occurrences of each term</w:t>
      </w:r>
      <w:r w:rsidR="00C97FD7" w:rsidRPr="00C54A4E">
        <w:t xml:space="preserve"> </w:t>
      </w:r>
      <w:r w:rsidR="0092165F" w:rsidRPr="00C54A4E">
        <w:t xml:space="preserve">in </w:t>
      </w:r>
      <w:r w:rsidR="00CB082E" w:rsidRPr="00C54A4E">
        <w:t>every</w:t>
      </w:r>
      <w:r w:rsidR="0092165F" w:rsidRPr="00C54A4E">
        <w:t xml:space="preserve"> document</w:t>
      </w:r>
      <w:r w:rsidR="000F7558" w:rsidRPr="00C54A4E">
        <w:t xml:space="preserve"> are counted</w:t>
      </w:r>
      <w:r w:rsidR="00AB00B2" w:rsidRPr="00C54A4E">
        <w:t>.</w:t>
      </w:r>
      <w:r w:rsidR="00C97FD7" w:rsidRPr="00C54A4E">
        <w:t xml:space="preserve"> </w:t>
      </w:r>
      <w:r w:rsidR="000F7558" w:rsidRPr="00C54A4E">
        <w:t xml:space="preserve">The </w:t>
      </w:r>
      <w:r w:rsidR="00C97FD7" w:rsidRPr="00C54A4E">
        <w:t>algorithm</w:t>
      </w:r>
      <w:r w:rsidR="000F7558" w:rsidRPr="00C54A4E">
        <w:t xml:space="preserve"> applied is as follows</w:t>
      </w:r>
      <w:r w:rsidR="00C97FD7" w:rsidRPr="00C54A4E">
        <w:t>:</w:t>
      </w:r>
    </w:p>
    <w:p w:rsidR="008A0747" w:rsidRPr="00C54A4E" w:rsidRDefault="00C97FD7" w:rsidP="0092165F">
      <w:pPr>
        <w:ind w:firstLine="0"/>
      </w:pPr>
      <w:r w:rsidRPr="00C54A4E">
        <w:br/>
      </w:r>
      <w:r w:rsidR="008A0747" w:rsidRPr="00C54A4E">
        <w:rPr>
          <w:b/>
          <w:i/>
        </w:rPr>
        <w:t>Algorithm 1</w:t>
      </w:r>
      <w:r w:rsidR="00091678" w:rsidRPr="00C54A4E">
        <w:rPr>
          <w:i/>
        </w:rPr>
        <w:t>: Word Count</w:t>
      </w:r>
    </w:p>
    <w:p w:rsidR="008A0747" w:rsidRPr="00C54A4E" w:rsidRDefault="008A0747" w:rsidP="00091678">
      <w:pPr>
        <w:pStyle w:val="ListParagraph"/>
        <w:numPr>
          <w:ilvl w:val="0"/>
          <w:numId w:val="25"/>
        </w:numPr>
        <w:jc w:val="left"/>
        <w:rPr>
          <w:i/>
        </w:rPr>
      </w:pPr>
      <w:r w:rsidRPr="00C54A4E">
        <w:rPr>
          <w:b/>
          <w:i/>
        </w:rPr>
        <w:t>class</w:t>
      </w:r>
      <w:r w:rsidRPr="00C54A4E">
        <w:rPr>
          <w:i/>
        </w:rPr>
        <w:t xml:space="preserve"> Mapper</w:t>
      </w:r>
    </w:p>
    <w:p w:rsidR="008A0747" w:rsidRPr="00C54A4E" w:rsidRDefault="00091678" w:rsidP="00091678">
      <w:pPr>
        <w:pStyle w:val="ListParagraph"/>
        <w:numPr>
          <w:ilvl w:val="0"/>
          <w:numId w:val="25"/>
        </w:numPr>
        <w:jc w:val="left"/>
        <w:rPr>
          <w:i/>
        </w:rPr>
      </w:pPr>
      <w:r w:rsidRPr="00C54A4E">
        <w:rPr>
          <w:b/>
          <w:i/>
        </w:rPr>
        <w:t xml:space="preserve">   </w:t>
      </w:r>
      <w:r w:rsidR="008A0747" w:rsidRPr="00C54A4E">
        <w:rPr>
          <w:b/>
          <w:i/>
        </w:rPr>
        <w:t xml:space="preserve">method </w:t>
      </w:r>
      <w:r w:rsidR="008A0747" w:rsidRPr="00C54A4E">
        <w:rPr>
          <w:i/>
        </w:rPr>
        <w:t>Map(</w:t>
      </w:r>
      <w:r w:rsidRPr="00C54A4E">
        <w:rPr>
          <w:i/>
        </w:rPr>
        <w:t xml:space="preserve"> </w:t>
      </w:r>
      <w:r w:rsidR="008A0747" w:rsidRPr="00C54A4E">
        <w:rPr>
          <w:i/>
        </w:rPr>
        <w:t>document</w:t>
      </w:r>
      <w:r w:rsidRPr="00C54A4E">
        <w:rPr>
          <w:i/>
        </w:rPr>
        <w:t xml:space="preserve"> </w:t>
      </w:r>
      <w:r w:rsidR="008A0747" w:rsidRPr="00C54A4E">
        <w:rPr>
          <w:i/>
        </w:rPr>
        <w:t>)</w:t>
      </w:r>
    </w:p>
    <w:p w:rsidR="008A0747" w:rsidRPr="00C54A4E" w:rsidRDefault="00091678" w:rsidP="00091678">
      <w:pPr>
        <w:pStyle w:val="ListParagraph"/>
        <w:numPr>
          <w:ilvl w:val="0"/>
          <w:numId w:val="25"/>
        </w:numPr>
        <w:jc w:val="left"/>
        <w:rPr>
          <w:i/>
        </w:rPr>
      </w:pPr>
      <w:r w:rsidRPr="00C54A4E">
        <w:rPr>
          <w:b/>
          <w:i/>
        </w:rPr>
        <w:t xml:space="preserve">      </w:t>
      </w:r>
      <w:r w:rsidR="008A0747" w:rsidRPr="00C54A4E">
        <w:rPr>
          <w:b/>
          <w:i/>
        </w:rPr>
        <w:t>for</w:t>
      </w:r>
      <w:r w:rsidR="00610FC8" w:rsidRPr="00C54A4E">
        <w:rPr>
          <w:b/>
          <w:i/>
        </w:rPr>
        <w:t xml:space="preserve"> each</w:t>
      </w:r>
      <w:r w:rsidR="008A0747" w:rsidRPr="00C54A4E">
        <w:rPr>
          <w:b/>
          <w:i/>
        </w:rPr>
        <w:t xml:space="preserve"> </w:t>
      </w:r>
      <w:r w:rsidR="008A0747" w:rsidRPr="00C54A4E">
        <w:rPr>
          <w:i/>
        </w:rPr>
        <w:t xml:space="preserve">term </w:t>
      </w:r>
      <w:r w:rsidR="008A0747" w:rsidRPr="00C54A4E">
        <w:rPr>
          <w:rFonts w:ascii="Cambria Math" w:hAnsi="Cambria Math" w:cs="Cambria Math"/>
          <w:i/>
        </w:rPr>
        <w:t>∈</w:t>
      </w:r>
      <w:r w:rsidR="008A0747" w:rsidRPr="00C54A4E">
        <w:rPr>
          <w:i/>
        </w:rPr>
        <w:t xml:space="preserve"> document</w:t>
      </w:r>
    </w:p>
    <w:p w:rsidR="008A0747" w:rsidRPr="00C54A4E" w:rsidRDefault="00091678" w:rsidP="00091678">
      <w:pPr>
        <w:pStyle w:val="ListParagraph"/>
        <w:numPr>
          <w:ilvl w:val="0"/>
          <w:numId w:val="25"/>
        </w:numPr>
        <w:jc w:val="left"/>
        <w:rPr>
          <w:i/>
        </w:rPr>
      </w:pPr>
      <w:r w:rsidRPr="00C54A4E">
        <w:rPr>
          <w:b/>
          <w:i/>
        </w:rPr>
        <w:t xml:space="preserve">        </w:t>
      </w:r>
      <w:r w:rsidR="008A0747" w:rsidRPr="00C54A4E">
        <w:rPr>
          <w:b/>
          <w:i/>
        </w:rPr>
        <w:t xml:space="preserve">write </w:t>
      </w:r>
      <w:r w:rsidR="008A0747" w:rsidRPr="00C54A4E">
        <w:rPr>
          <w:i/>
          <w:sz w:val="24"/>
          <w:szCs w:val="24"/>
        </w:rPr>
        <w:t>(</w:t>
      </w:r>
      <w:r w:rsidR="008A0747" w:rsidRPr="00C54A4E">
        <w:rPr>
          <w:i/>
        </w:rPr>
        <w:t xml:space="preserve"> </w:t>
      </w:r>
      <w:r w:rsidR="009F2160" w:rsidRPr="00C54A4E">
        <w:rPr>
          <w:i/>
        </w:rPr>
        <w:t xml:space="preserve">( </w:t>
      </w:r>
      <w:r w:rsidR="008A0747" w:rsidRPr="00C54A4E">
        <w:rPr>
          <w:i/>
        </w:rPr>
        <w:t>term</w:t>
      </w:r>
      <w:r w:rsidR="009F2160" w:rsidRPr="00C54A4E">
        <w:rPr>
          <w:i/>
        </w:rPr>
        <w:t xml:space="preserve"> , doc</w:t>
      </w:r>
      <w:r w:rsidR="00736351" w:rsidRPr="00C54A4E">
        <w:rPr>
          <w:i/>
        </w:rPr>
        <w:t>Id</w:t>
      </w:r>
      <w:r w:rsidR="009F2160" w:rsidRPr="00C54A4E">
        <w:rPr>
          <w:i/>
        </w:rPr>
        <w:t xml:space="preserve"> )</w:t>
      </w:r>
      <w:r w:rsidR="008A0747" w:rsidRPr="00C54A4E">
        <w:rPr>
          <w:i/>
        </w:rPr>
        <w:t xml:space="preserve"> , 1 </w:t>
      </w:r>
      <w:r w:rsidR="008A0747" w:rsidRPr="00C54A4E">
        <w:rPr>
          <w:i/>
          <w:sz w:val="24"/>
          <w:szCs w:val="24"/>
        </w:rPr>
        <w:t>)</w:t>
      </w:r>
    </w:p>
    <w:p w:rsidR="008A0747" w:rsidRPr="00C54A4E" w:rsidRDefault="008A0747" w:rsidP="00091678">
      <w:pPr>
        <w:pStyle w:val="ListParagraph"/>
        <w:numPr>
          <w:ilvl w:val="0"/>
          <w:numId w:val="25"/>
        </w:numPr>
        <w:jc w:val="left"/>
        <w:rPr>
          <w:i/>
        </w:rPr>
      </w:pPr>
    </w:p>
    <w:p w:rsidR="008A0747" w:rsidRPr="00C54A4E" w:rsidRDefault="008A0747" w:rsidP="00091678">
      <w:pPr>
        <w:pStyle w:val="ListParagraph"/>
        <w:numPr>
          <w:ilvl w:val="0"/>
          <w:numId w:val="25"/>
        </w:numPr>
        <w:jc w:val="left"/>
        <w:rPr>
          <w:i/>
        </w:rPr>
      </w:pPr>
      <w:r w:rsidRPr="00C54A4E">
        <w:rPr>
          <w:b/>
          <w:i/>
        </w:rPr>
        <w:t xml:space="preserve">class </w:t>
      </w:r>
      <w:r w:rsidRPr="00C54A4E">
        <w:rPr>
          <w:i/>
        </w:rPr>
        <w:t>Reducer</w:t>
      </w:r>
    </w:p>
    <w:p w:rsidR="008A0747" w:rsidRPr="00C54A4E" w:rsidRDefault="00091678" w:rsidP="00091678">
      <w:pPr>
        <w:pStyle w:val="ListParagraph"/>
        <w:numPr>
          <w:ilvl w:val="0"/>
          <w:numId w:val="25"/>
        </w:numPr>
        <w:jc w:val="left"/>
        <w:rPr>
          <w:i/>
        </w:rPr>
      </w:pPr>
      <w:r w:rsidRPr="00C54A4E">
        <w:rPr>
          <w:b/>
          <w:i/>
        </w:rPr>
        <w:t xml:space="preserve">   </w:t>
      </w:r>
      <w:r w:rsidR="008A0747" w:rsidRPr="00C54A4E">
        <w:rPr>
          <w:b/>
          <w:i/>
        </w:rPr>
        <w:t xml:space="preserve">method </w:t>
      </w:r>
      <w:r w:rsidR="008A0747" w:rsidRPr="00C54A4E">
        <w:rPr>
          <w:i/>
        </w:rPr>
        <w:t>Reduce</w:t>
      </w:r>
      <w:r w:rsidR="008A0747" w:rsidRPr="00C54A4E">
        <w:rPr>
          <w:i/>
          <w:sz w:val="24"/>
          <w:szCs w:val="24"/>
        </w:rPr>
        <w:t>(</w:t>
      </w:r>
      <w:r w:rsidR="008A0747" w:rsidRPr="00C54A4E">
        <w:rPr>
          <w:i/>
        </w:rPr>
        <w:t xml:space="preserve"> </w:t>
      </w:r>
      <w:r w:rsidR="009F2160" w:rsidRPr="00C54A4E">
        <w:rPr>
          <w:i/>
        </w:rPr>
        <w:t xml:space="preserve">( </w:t>
      </w:r>
      <w:r w:rsidR="008A0747" w:rsidRPr="00C54A4E">
        <w:rPr>
          <w:i/>
        </w:rPr>
        <w:t>term</w:t>
      </w:r>
      <w:r w:rsidR="009F2160" w:rsidRPr="00C54A4E">
        <w:rPr>
          <w:i/>
        </w:rPr>
        <w:t xml:space="preserve"> , doc</w:t>
      </w:r>
      <w:r w:rsidR="00736351" w:rsidRPr="00C54A4E">
        <w:rPr>
          <w:i/>
        </w:rPr>
        <w:t>Id</w:t>
      </w:r>
      <w:r w:rsidR="009F2160" w:rsidRPr="00C54A4E">
        <w:rPr>
          <w:i/>
        </w:rPr>
        <w:t xml:space="preserve"> )</w:t>
      </w:r>
      <w:r w:rsidR="008A0747" w:rsidRPr="00C54A4E">
        <w:rPr>
          <w:i/>
        </w:rPr>
        <w:t xml:space="preserve"> , ones[ 1 , 1 , … , n ] </w:t>
      </w:r>
      <w:r w:rsidR="008A0747" w:rsidRPr="00C54A4E">
        <w:rPr>
          <w:i/>
          <w:sz w:val="24"/>
          <w:szCs w:val="24"/>
        </w:rPr>
        <w:t>)</w:t>
      </w:r>
    </w:p>
    <w:p w:rsidR="00091678" w:rsidRPr="00C54A4E" w:rsidRDefault="00091678" w:rsidP="00091678">
      <w:pPr>
        <w:pStyle w:val="ListParagraph"/>
        <w:numPr>
          <w:ilvl w:val="0"/>
          <w:numId w:val="25"/>
        </w:numPr>
        <w:jc w:val="left"/>
        <w:rPr>
          <w:i/>
        </w:rPr>
      </w:pPr>
      <w:r w:rsidRPr="00C54A4E">
        <w:rPr>
          <w:i/>
        </w:rPr>
        <w:t xml:space="preserve">      sum = 0</w:t>
      </w:r>
    </w:p>
    <w:p w:rsidR="008A0747" w:rsidRPr="00C54A4E" w:rsidRDefault="00091678" w:rsidP="00091678">
      <w:pPr>
        <w:pStyle w:val="ListParagraph"/>
        <w:numPr>
          <w:ilvl w:val="0"/>
          <w:numId w:val="25"/>
        </w:numPr>
        <w:jc w:val="left"/>
        <w:rPr>
          <w:i/>
        </w:rPr>
      </w:pPr>
      <w:r w:rsidRPr="00C54A4E">
        <w:rPr>
          <w:b/>
          <w:i/>
        </w:rPr>
        <w:t xml:space="preserve">      </w:t>
      </w:r>
      <w:r w:rsidR="008A0747" w:rsidRPr="00C54A4E">
        <w:rPr>
          <w:b/>
          <w:i/>
        </w:rPr>
        <w:t xml:space="preserve">for </w:t>
      </w:r>
      <w:r w:rsidR="00610FC8" w:rsidRPr="00C54A4E">
        <w:rPr>
          <w:b/>
          <w:i/>
        </w:rPr>
        <w:t>each</w:t>
      </w:r>
      <w:r w:rsidR="008A0747" w:rsidRPr="00C54A4E">
        <w:rPr>
          <w:b/>
          <w:i/>
        </w:rPr>
        <w:t xml:space="preserve"> </w:t>
      </w:r>
      <w:r w:rsidR="008A0747" w:rsidRPr="00C54A4E">
        <w:rPr>
          <w:i/>
        </w:rPr>
        <w:t xml:space="preserve">one </w:t>
      </w:r>
      <w:r w:rsidR="008A0747" w:rsidRPr="00C54A4E">
        <w:rPr>
          <w:rFonts w:ascii="Cambria Math" w:hAnsi="Cambria Math" w:cs="Cambria Math"/>
          <w:i/>
        </w:rPr>
        <w:t>∈</w:t>
      </w:r>
      <w:r w:rsidR="008A0747" w:rsidRPr="00C54A4E">
        <w:rPr>
          <w:i/>
        </w:rPr>
        <w:t xml:space="preserve"> ones do</w:t>
      </w:r>
    </w:p>
    <w:p w:rsidR="008A0747" w:rsidRPr="00C54A4E" w:rsidRDefault="00091678" w:rsidP="00091678">
      <w:pPr>
        <w:pStyle w:val="ListParagraph"/>
        <w:numPr>
          <w:ilvl w:val="0"/>
          <w:numId w:val="25"/>
        </w:numPr>
        <w:jc w:val="left"/>
        <w:rPr>
          <w:i/>
        </w:rPr>
      </w:pPr>
      <w:r w:rsidRPr="00C54A4E">
        <w:rPr>
          <w:i/>
        </w:rPr>
        <w:t xml:space="preserve">         </w:t>
      </w:r>
      <w:r w:rsidR="008A0747" w:rsidRPr="00C54A4E">
        <w:rPr>
          <w:i/>
        </w:rPr>
        <w:t xml:space="preserve">sum </w:t>
      </w:r>
      <w:r w:rsidRPr="00C54A4E">
        <w:rPr>
          <w:i/>
        </w:rPr>
        <w:t>= sum +1</w:t>
      </w:r>
    </w:p>
    <w:p w:rsidR="00D703C2" w:rsidRPr="00C54A4E" w:rsidRDefault="00091678" w:rsidP="00091678">
      <w:pPr>
        <w:pStyle w:val="ListParagraph"/>
        <w:numPr>
          <w:ilvl w:val="0"/>
          <w:numId w:val="25"/>
        </w:numPr>
        <w:jc w:val="left"/>
        <w:rPr>
          <w:i/>
        </w:rPr>
      </w:pPr>
      <w:r w:rsidRPr="00C54A4E">
        <w:rPr>
          <w:b/>
          <w:i/>
        </w:rPr>
        <w:t xml:space="preserve">      return </w:t>
      </w:r>
      <w:r w:rsidRPr="00C54A4E">
        <w:rPr>
          <w:i/>
          <w:sz w:val="24"/>
          <w:szCs w:val="24"/>
        </w:rPr>
        <w:t>(</w:t>
      </w:r>
      <w:r w:rsidRPr="00C54A4E">
        <w:rPr>
          <w:i/>
        </w:rPr>
        <w:t xml:space="preserve"> </w:t>
      </w:r>
      <w:r w:rsidR="009F2160" w:rsidRPr="00C54A4E">
        <w:rPr>
          <w:i/>
        </w:rPr>
        <w:t xml:space="preserve">( </w:t>
      </w:r>
      <w:r w:rsidRPr="00C54A4E">
        <w:rPr>
          <w:i/>
        </w:rPr>
        <w:t>term</w:t>
      </w:r>
      <w:r w:rsidR="009F2160" w:rsidRPr="00C54A4E">
        <w:rPr>
          <w:i/>
        </w:rPr>
        <w:t xml:space="preserve"> , doc</w:t>
      </w:r>
      <w:r w:rsidR="00736351" w:rsidRPr="00C54A4E">
        <w:rPr>
          <w:i/>
        </w:rPr>
        <w:t>Id</w:t>
      </w:r>
      <w:r w:rsidR="009F2160" w:rsidRPr="00C54A4E">
        <w:rPr>
          <w:i/>
        </w:rPr>
        <w:t xml:space="preserve"> )</w:t>
      </w:r>
      <w:r w:rsidRPr="00C54A4E">
        <w:rPr>
          <w:i/>
        </w:rPr>
        <w:t xml:space="preserve"> , </w:t>
      </w:r>
      <w:r w:rsidR="00AA73D5" w:rsidRPr="00C54A4E">
        <w:rPr>
          <w:i/>
        </w:rPr>
        <w:t>o</w:t>
      </w:r>
      <w:r w:rsidRPr="00C54A4E">
        <w:rPr>
          <w:i/>
        </w:rPr>
        <w:t xml:space="preserve"> </w:t>
      </w:r>
      <w:r w:rsidRPr="00C54A4E">
        <w:rPr>
          <w:i/>
          <w:sz w:val="24"/>
          <w:szCs w:val="24"/>
        </w:rPr>
        <w:t>)</w:t>
      </w:r>
      <w:r w:rsidR="008D4534" w:rsidRPr="00C54A4E">
        <w:rPr>
          <w:i/>
        </w:rPr>
        <w:t xml:space="preserve"> </w:t>
      </w:r>
    </w:p>
    <w:p w:rsidR="00D703C2" w:rsidRPr="00C54A4E" w:rsidRDefault="00D703C2" w:rsidP="00091678">
      <w:pPr>
        <w:pStyle w:val="ListParagraph"/>
        <w:numPr>
          <w:ilvl w:val="0"/>
          <w:numId w:val="25"/>
        </w:numPr>
        <w:jc w:val="left"/>
        <w:rPr>
          <w:i/>
        </w:rPr>
      </w:pPr>
    </w:p>
    <w:p w:rsidR="00091678" w:rsidRPr="00C54A4E" w:rsidRDefault="00F47C6E" w:rsidP="00091678">
      <w:pPr>
        <w:pStyle w:val="ListParagraph"/>
        <w:numPr>
          <w:ilvl w:val="0"/>
          <w:numId w:val="25"/>
        </w:numPr>
        <w:jc w:val="left"/>
        <w:rPr>
          <w:b/>
          <w:i/>
        </w:rPr>
      </w:pPr>
      <w:r w:rsidRPr="00C54A4E">
        <w:rPr>
          <w:b/>
          <w:i/>
        </w:rPr>
        <w:t xml:space="preserve">   /</w:t>
      </w:r>
      <w:r w:rsidR="008D4534" w:rsidRPr="00C54A4E">
        <w:rPr>
          <w:b/>
          <w:i/>
        </w:rPr>
        <w:t>*</w:t>
      </w:r>
      <w:r w:rsidR="00D703C2" w:rsidRPr="00C54A4E">
        <w:rPr>
          <w:b/>
          <w:i/>
        </w:rPr>
        <w:t xml:space="preserve"> </w:t>
      </w:r>
      <w:r w:rsidR="008D4534" w:rsidRPr="00C54A4E">
        <w:rPr>
          <w:b/>
          <w:i/>
        </w:rPr>
        <w:t xml:space="preserve">{ </w:t>
      </w:r>
      <w:r w:rsidR="00AA73D5" w:rsidRPr="00C54A4E">
        <w:rPr>
          <w:b/>
          <w:i/>
        </w:rPr>
        <w:t>o</w:t>
      </w:r>
      <w:r w:rsidR="008D4534" w:rsidRPr="00C54A4E">
        <w:rPr>
          <w:b/>
          <w:i/>
        </w:rPr>
        <w:t xml:space="preserve"> </w:t>
      </w:r>
      <w:r w:rsidR="008D4534" w:rsidRPr="00C54A4E">
        <w:rPr>
          <w:rFonts w:ascii="Cambria Math" w:hAnsi="Cambria Math" w:cs="Cambria Math"/>
          <w:b/>
          <w:i/>
        </w:rPr>
        <w:t>∈</w:t>
      </w:r>
      <w:r w:rsidR="008D4534" w:rsidRPr="00C54A4E">
        <w:rPr>
          <w:b/>
          <w:i/>
        </w:rPr>
        <w:t xml:space="preserve"> N : the number of occurrences }</w:t>
      </w:r>
      <w:r w:rsidRPr="00C54A4E">
        <w:rPr>
          <w:b/>
          <w:i/>
        </w:rPr>
        <w:t xml:space="preserve"> */</w:t>
      </w:r>
    </w:p>
    <w:p w:rsidR="0092165F" w:rsidRPr="00C54A4E" w:rsidRDefault="0092165F" w:rsidP="0092165F">
      <w:pPr>
        <w:jc w:val="left"/>
        <w:rPr>
          <w:i/>
        </w:rPr>
      </w:pPr>
    </w:p>
    <w:p w:rsidR="00431C41" w:rsidRPr="00C54A4E" w:rsidRDefault="000F7558" w:rsidP="00CB082E">
      <w:pPr>
        <w:ind w:firstLine="0"/>
      </w:pPr>
      <w:r w:rsidRPr="00C54A4E">
        <w:t xml:space="preserve">Initially, each document is divided into key-value pairs. The term is selected as the key as well as </w:t>
      </w:r>
      <w:r w:rsidR="004E073B" w:rsidRPr="00C54A4E">
        <w:t>the number one as the value.</w:t>
      </w:r>
      <w:r w:rsidR="002E21B7" w:rsidRPr="00C54A4E">
        <w:t xml:space="preserve"> That is denoted as (term,</w:t>
      </w:r>
      <w:r w:rsidR="00415F0B">
        <w:t xml:space="preserve"> </w:t>
      </w:r>
      <w:r w:rsidR="002E21B7" w:rsidRPr="00C54A4E">
        <w:t>1) where key corresponds to the term and the value to the number one respec</w:t>
      </w:r>
      <w:r w:rsidR="00AB00B2" w:rsidRPr="00C54A4E">
        <w:t>tively.</w:t>
      </w:r>
      <w:r w:rsidR="00431C41" w:rsidRPr="00C54A4E">
        <w:t xml:space="preserve"> </w:t>
      </w:r>
      <w:r w:rsidR="00A16A4C" w:rsidRPr="00C54A4E">
        <w:t>This phase is known as</w:t>
      </w:r>
      <w:r w:rsidR="00CB082E" w:rsidRPr="00C54A4E">
        <w:t xml:space="preserve"> the Map Phase. In the Reduce P</w:t>
      </w:r>
      <w:r w:rsidR="00431C41" w:rsidRPr="00C54A4E">
        <w:t xml:space="preserve">hase </w:t>
      </w:r>
      <w:r w:rsidR="002E21B7" w:rsidRPr="00C54A4E">
        <w:t xml:space="preserve">each </w:t>
      </w:r>
      <w:r w:rsidR="00431C41" w:rsidRPr="00C54A4E">
        <w:t xml:space="preserve">pair </w:t>
      </w:r>
      <w:r w:rsidR="002E21B7" w:rsidRPr="00C54A4E">
        <w:t xml:space="preserve">is taken </w:t>
      </w:r>
      <w:r w:rsidR="00431C41" w:rsidRPr="00C54A4E">
        <w:t>and the sum of the list of ones for the term</w:t>
      </w:r>
      <w:r w:rsidR="002E21B7" w:rsidRPr="00C54A4E">
        <w:t xml:space="preserve"> is computed</w:t>
      </w:r>
      <w:r w:rsidR="00431C41" w:rsidRPr="00C54A4E">
        <w:t>.</w:t>
      </w:r>
      <w:r w:rsidR="00CB082E" w:rsidRPr="00C54A4E">
        <w:t xml:space="preserve"> </w:t>
      </w:r>
      <w:r w:rsidR="00EC193B" w:rsidRPr="00C54A4E">
        <w:t>Finalizing, the key is set as the tuple (document, term) and the value as the number of occurrences respectively.</w:t>
      </w:r>
    </w:p>
    <w:p w:rsidR="009C7D9F" w:rsidRDefault="009C7D9F" w:rsidP="0092165F">
      <w:pPr>
        <w:ind w:firstLine="0"/>
        <w:jc w:val="left"/>
      </w:pPr>
    </w:p>
    <w:p w:rsidR="00431C41" w:rsidRPr="00C54A4E" w:rsidRDefault="00431C41" w:rsidP="0092165F">
      <w:pPr>
        <w:ind w:firstLine="0"/>
        <w:jc w:val="left"/>
      </w:pPr>
      <w:r w:rsidRPr="00C54A4E">
        <w:t xml:space="preserve">In the </w:t>
      </w:r>
      <w:r w:rsidR="006E0BEB" w:rsidRPr="00C54A4E">
        <w:t>2</w:t>
      </w:r>
      <w:r w:rsidR="006E0BEB" w:rsidRPr="00C54A4E">
        <w:rPr>
          <w:vertAlign w:val="superscript"/>
        </w:rPr>
        <w:t>nd</w:t>
      </w:r>
      <w:r w:rsidRPr="00C54A4E">
        <w:t xml:space="preserve"> </w:t>
      </w:r>
      <w:r w:rsidR="00EC193B" w:rsidRPr="00C54A4E">
        <w:t xml:space="preserve">implementation phase </w:t>
      </w:r>
      <w:r w:rsidRPr="00C54A4E">
        <w:t xml:space="preserve">the </w:t>
      </w:r>
      <w:r w:rsidR="003E41B7" w:rsidRPr="00C54A4E">
        <w:t>overall number of</w:t>
      </w:r>
      <w:r w:rsidRPr="00C54A4E">
        <w:t xml:space="preserve"> terms</w:t>
      </w:r>
      <w:r w:rsidR="00D35B12" w:rsidRPr="00C54A4E">
        <w:t xml:space="preserve"> </w:t>
      </w:r>
      <w:r w:rsidR="003E41B7" w:rsidRPr="00C54A4E">
        <w:t>of</w:t>
      </w:r>
      <w:r w:rsidRPr="00C54A4E">
        <w:t xml:space="preserve"> </w:t>
      </w:r>
      <w:r w:rsidR="008D4534" w:rsidRPr="00C54A4E">
        <w:t>each</w:t>
      </w:r>
      <w:r w:rsidRPr="00C54A4E">
        <w:t xml:space="preserve"> document</w:t>
      </w:r>
      <w:r w:rsidR="00CB082E" w:rsidRPr="00C54A4E">
        <w:t xml:space="preserve"> </w:t>
      </w:r>
      <w:r w:rsidR="009C7D9F">
        <w:t xml:space="preserve">is </w:t>
      </w:r>
      <w:r w:rsidR="00EC193B" w:rsidRPr="00C54A4E">
        <w:t>computed</w:t>
      </w:r>
      <w:r w:rsidRPr="00C54A4E">
        <w:t>.</w:t>
      </w:r>
    </w:p>
    <w:p w:rsidR="00F47C6E" w:rsidRPr="00C54A4E" w:rsidRDefault="00F47C6E" w:rsidP="00431C41">
      <w:pPr>
        <w:ind w:firstLine="0"/>
        <w:rPr>
          <w:b/>
          <w:i/>
        </w:rPr>
      </w:pPr>
    </w:p>
    <w:p w:rsidR="00431C41" w:rsidRPr="00C54A4E" w:rsidRDefault="00431C41" w:rsidP="00431C41">
      <w:pPr>
        <w:ind w:firstLine="0"/>
      </w:pPr>
      <w:r w:rsidRPr="00C54A4E">
        <w:rPr>
          <w:b/>
          <w:i/>
        </w:rPr>
        <w:t>Algorithm</w:t>
      </w:r>
      <w:r w:rsidR="00DF691A" w:rsidRPr="00C54A4E">
        <w:rPr>
          <w:b/>
          <w:i/>
        </w:rPr>
        <w:t xml:space="preserve"> 2</w:t>
      </w:r>
      <w:r w:rsidRPr="00C54A4E">
        <w:rPr>
          <w:i/>
        </w:rPr>
        <w:t>: Term Frequency</w:t>
      </w:r>
    </w:p>
    <w:p w:rsidR="00431C41" w:rsidRPr="00C54A4E" w:rsidRDefault="00431C41" w:rsidP="00431C41">
      <w:pPr>
        <w:pStyle w:val="ListParagraph"/>
        <w:numPr>
          <w:ilvl w:val="0"/>
          <w:numId w:val="26"/>
        </w:numPr>
        <w:jc w:val="left"/>
        <w:rPr>
          <w:i/>
        </w:rPr>
      </w:pPr>
      <w:r w:rsidRPr="00C54A4E">
        <w:rPr>
          <w:b/>
          <w:i/>
        </w:rPr>
        <w:t>class</w:t>
      </w:r>
      <w:r w:rsidRPr="00C54A4E">
        <w:rPr>
          <w:i/>
        </w:rPr>
        <w:t xml:space="preserve"> Mapper</w:t>
      </w:r>
    </w:p>
    <w:p w:rsidR="00431C41" w:rsidRPr="00C54A4E" w:rsidRDefault="00431C41" w:rsidP="00431C41">
      <w:pPr>
        <w:pStyle w:val="ListParagraph"/>
        <w:numPr>
          <w:ilvl w:val="0"/>
          <w:numId w:val="26"/>
        </w:numPr>
        <w:jc w:val="left"/>
        <w:rPr>
          <w:i/>
        </w:rPr>
      </w:pPr>
      <w:r w:rsidRPr="00C54A4E">
        <w:rPr>
          <w:b/>
          <w:i/>
        </w:rPr>
        <w:t xml:space="preserve">   method </w:t>
      </w:r>
      <w:r w:rsidRPr="00C54A4E">
        <w:rPr>
          <w:i/>
        </w:rPr>
        <w:t>Map</w:t>
      </w:r>
      <w:r w:rsidRPr="00C54A4E">
        <w:rPr>
          <w:i/>
          <w:sz w:val="24"/>
          <w:szCs w:val="24"/>
        </w:rPr>
        <w:t>(</w:t>
      </w:r>
      <w:r w:rsidR="00C500D5" w:rsidRPr="00C54A4E">
        <w:rPr>
          <w:i/>
        </w:rPr>
        <w:t xml:space="preserve"> ( term , </w:t>
      </w:r>
      <w:r w:rsidR="008C6CA4" w:rsidRPr="00C54A4E">
        <w:rPr>
          <w:i/>
        </w:rPr>
        <w:t>docId</w:t>
      </w:r>
      <w:r w:rsidR="00C500D5" w:rsidRPr="00C54A4E">
        <w:rPr>
          <w:i/>
        </w:rPr>
        <w:t xml:space="preserve"> ) , </w:t>
      </w:r>
      <w:r w:rsidR="00AA73D5" w:rsidRPr="00C54A4E">
        <w:rPr>
          <w:i/>
        </w:rPr>
        <w:t>o</w:t>
      </w:r>
      <w:r w:rsidRPr="00C54A4E">
        <w:rPr>
          <w:i/>
        </w:rPr>
        <w:t xml:space="preserve"> </w:t>
      </w:r>
      <w:r w:rsidRPr="00C54A4E">
        <w:rPr>
          <w:i/>
          <w:sz w:val="24"/>
          <w:szCs w:val="24"/>
        </w:rPr>
        <w:t>)</w:t>
      </w:r>
    </w:p>
    <w:p w:rsidR="00431C41" w:rsidRPr="00C54A4E" w:rsidRDefault="00431C41" w:rsidP="00431C41">
      <w:pPr>
        <w:pStyle w:val="ListParagraph"/>
        <w:numPr>
          <w:ilvl w:val="0"/>
          <w:numId w:val="26"/>
        </w:numPr>
        <w:jc w:val="left"/>
        <w:rPr>
          <w:i/>
        </w:rPr>
      </w:pPr>
      <w:r w:rsidRPr="00C54A4E">
        <w:rPr>
          <w:b/>
          <w:i/>
        </w:rPr>
        <w:t xml:space="preserve">      for </w:t>
      </w:r>
      <w:r w:rsidR="00610FC8" w:rsidRPr="00C54A4E">
        <w:rPr>
          <w:b/>
          <w:i/>
        </w:rPr>
        <w:t xml:space="preserve">each </w:t>
      </w:r>
      <w:r w:rsidR="00610FC8" w:rsidRPr="00C54A4E">
        <w:rPr>
          <w:i/>
        </w:rPr>
        <w:t>element</w:t>
      </w:r>
      <w:r w:rsidRPr="00C54A4E">
        <w:rPr>
          <w:i/>
        </w:rPr>
        <w:t xml:space="preserve"> </w:t>
      </w:r>
      <w:r w:rsidRPr="00C54A4E">
        <w:rPr>
          <w:rFonts w:ascii="Cambria Math" w:hAnsi="Cambria Math" w:cs="Cambria Math"/>
          <w:i/>
        </w:rPr>
        <w:t>∈</w:t>
      </w:r>
      <w:r w:rsidRPr="00C54A4E">
        <w:rPr>
          <w:i/>
        </w:rPr>
        <w:t xml:space="preserve"> </w:t>
      </w:r>
      <w:r w:rsidR="00165B75" w:rsidRPr="00C54A4E">
        <w:rPr>
          <w:i/>
        </w:rPr>
        <w:t xml:space="preserve">( term , </w:t>
      </w:r>
      <w:r w:rsidR="008C6CA4" w:rsidRPr="00C54A4E">
        <w:rPr>
          <w:i/>
        </w:rPr>
        <w:t xml:space="preserve">docId </w:t>
      </w:r>
      <w:r w:rsidR="00610FC8" w:rsidRPr="00C54A4E">
        <w:rPr>
          <w:i/>
        </w:rPr>
        <w:t>)</w:t>
      </w:r>
    </w:p>
    <w:p w:rsidR="00431C41" w:rsidRPr="00C54A4E" w:rsidRDefault="00431C41" w:rsidP="00431C41">
      <w:pPr>
        <w:pStyle w:val="ListParagraph"/>
        <w:numPr>
          <w:ilvl w:val="0"/>
          <w:numId w:val="26"/>
        </w:numPr>
        <w:jc w:val="left"/>
        <w:rPr>
          <w:i/>
        </w:rPr>
      </w:pPr>
      <w:r w:rsidRPr="00C54A4E">
        <w:rPr>
          <w:b/>
          <w:i/>
        </w:rPr>
        <w:t xml:space="preserve">        write </w:t>
      </w:r>
      <w:r w:rsidRPr="00C54A4E">
        <w:rPr>
          <w:i/>
          <w:sz w:val="24"/>
          <w:szCs w:val="24"/>
        </w:rPr>
        <w:t>(</w:t>
      </w:r>
      <w:r w:rsidRPr="00C54A4E">
        <w:rPr>
          <w:i/>
        </w:rPr>
        <w:t xml:space="preserve"> </w:t>
      </w:r>
      <w:r w:rsidR="008C6CA4" w:rsidRPr="00C54A4E">
        <w:rPr>
          <w:i/>
        </w:rPr>
        <w:t>docId</w:t>
      </w:r>
      <w:r w:rsidR="008D4534" w:rsidRPr="00C54A4E">
        <w:rPr>
          <w:i/>
        </w:rPr>
        <w:t xml:space="preserve">, ( </w:t>
      </w:r>
      <w:r w:rsidR="00170D2D" w:rsidRPr="00C54A4E">
        <w:rPr>
          <w:i/>
        </w:rPr>
        <w:t>term</w:t>
      </w:r>
      <w:r w:rsidR="00416001" w:rsidRPr="00C54A4E">
        <w:rPr>
          <w:i/>
        </w:rPr>
        <w:t xml:space="preserve">, </w:t>
      </w:r>
      <w:r w:rsidR="00170D2D" w:rsidRPr="00C54A4E">
        <w:rPr>
          <w:i/>
        </w:rPr>
        <w:t>o</w:t>
      </w:r>
      <w:r w:rsidR="008D4534" w:rsidRPr="00C54A4E">
        <w:rPr>
          <w:i/>
        </w:rPr>
        <w:t xml:space="preserve"> )</w:t>
      </w:r>
      <w:r w:rsidRPr="00C54A4E">
        <w:rPr>
          <w:i/>
        </w:rPr>
        <w:t xml:space="preserve"> </w:t>
      </w:r>
      <w:r w:rsidRPr="00C54A4E">
        <w:rPr>
          <w:i/>
          <w:sz w:val="24"/>
          <w:szCs w:val="24"/>
        </w:rPr>
        <w:t>)</w:t>
      </w:r>
    </w:p>
    <w:p w:rsidR="00431C41" w:rsidRPr="00C54A4E" w:rsidRDefault="00431C41" w:rsidP="00431C41">
      <w:pPr>
        <w:pStyle w:val="ListParagraph"/>
        <w:numPr>
          <w:ilvl w:val="0"/>
          <w:numId w:val="26"/>
        </w:numPr>
        <w:jc w:val="left"/>
        <w:rPr>
          <w:i/>
        </w:rPr>
      </w:pPr>
    </w:p>
    <w:p w:rsidR="00F47C6E" w:rsidRPr="00C54A4E" w:rsidRDefault="00431C41" w:rsidP="00F47C6E">
      <w:pPr>
        <w:pStyle w:val="ListParagraph"/>
        <w:numPr>
          <w:ilvl w:val="0"/>
          <w:numId w:val="26"/>
        </w:numPr>
        <w:jc w:val="left"/>
        <w:rPr>
          <w:i/>
        </w:rPr>
      </w:pPr>
      <w:r w:rsidRPr="00C54A4E">
        <w:rPr>
          <w:b/>
          <w:i/>
        </w:rPr>
        <w:t xml:space="preserve">class </w:t>
      </w:r>
      <w:r w:rsidRPr="00C54A4E">
        <w:rPr>
          <w:i/>
        </w:rPr>
        <w:t>Reducer</w:t>
      </w:r>
    </w:p>
    <w:p w:rsidR="00431C41" w:rsidRPr="00C54A4E" w:rsidRDefault="00431C41" w:rsidP="00607F89">
      <w:pPr>
        <w:pStyle w:val="ListParagraph"/>
        <w:numPr>
          <w:ilvl w:val="0"/>
          <w:numId w:val="26"/>
        </w:numPr>
        <w:jc w:val="left"/>
        <w:rPr>
          <w:i/>
        </w:rPr>
      </w:pPr>
      <w:r w:rsidRPr="00C54A4E">
        <w:rPr>
          <w:b/>
          <w:i/>
        </w:rPr>
        <w:t xml:space="preserve">   method </w:t>
      </w:r>
      <w:r w:rsidRPr="00C54A4E">
        <w:rPr>
          <w:i/>
        </w:rPr>
        <w:t>Reduce</w:t>
      </w:r>
      <w:r w:rsidRPr="00C54A4E">
        <w:rPr>
          <w:i/>
          <w:sz w:val="24"/>
          <w:szCs w:val="24"/>
        </w:rPr>
        <w:t>(</w:t>
      </w:r>
      <w:r w:rsidR="00607F89" w:rsidRPr="00C54A4E">
        <w:rPr>
          <w:i/>
        </w:rPr>
        <w:t xml:space="preserve"> </w:t>
      </w:r>
      <w:r w:rsidR="008C6CA4" w:rsidRPr="00C54A4E">
        <w:rPr>
          <w:i/>
        </w:rPr>
        <w:t>docId</w:t>
      </w:r>
      <w:r w:rsidR="00165B75" w:rsidRPr="00C54A4E">
        <w:rPr>
          <w:i/>
        </w:rPr>
        <w:t>, (</w:t>
      </w:r>
      <w:r w:rsidR="00170D2D" w:rsidRPr="00C54A4E">
        <w:rPr>
          <w:i/>
        </w:rPr>
        <w:t>term,</w:t>
      </w:r>
      <w:r w:rsidR="00607F89" w:rsidRPr="00C54A4E">
        <w:rPr>
          <w:i/>
        </w:rPr>
        <w:t xml:space="preserve"> </w:t>
      </w:r>
      <w:r w:rsidR="00170D2D" w:rsidRPr="00C54A4E">
        <w:rPr>
          <w:i/>
        </w:rPr>
        <w:t>o</w:t>
      </w:r>
      <w:r w:rsidR="00607F89" w:rsidRPr="00C54A4E">
        <w:rPr>
          <w:i/>
        </w:rPr>
        <w:t xml:space="preserve">) </w:t>
      </w:r>
      <w:r w:rsidRPr="00C54A4E">
        <w:rPr>
          <w:i/>
          <w:sz w:val="24"/>
          <w:szCs w:val="24"/>
        </w:rPr>
        <w:t>)</w:t>
      </w:r>
    </w:p>
    <w:p w:rsidR="00170D2D" w:rsidRPr="00C54A4E" w:rsidRDefault="00170D2D" w:rsidP="00607F89">
      <w:pPr>
        <w:pStyle w:val="ListParagraph"/>
        <w:numPr>
          <w:ilvl w:val="0"/>
          <w:numId w:val="26"/>
        </w:numPr>
        <w:jc w:val="left"/>
        <w:rPr>
          <w:i/>
        </w:rPr>
      </w:pPr>
      <w:r w:rsidRPr="00C54A4E">
        <w:rPr>
          <w:b/>
          <w:i/>
        </w:rPr>
        <w:t xml:space="preserve">       </w:t>
      </w:r>
      <w:r w:rsidRPr="00C54A4E">
        <w:rPr>
          <w:i/>
        </w:rPr>
        <w:t>N = 0</w:t>
      </w:r>
    </w:p>
    <w:p w:rsidR="00431C41" w:rsidRPr="00C54A4E" w:rsidRDefault="00431C41" w:rsidP="00431C41">
      <w:pPr>
        <w:pStyle w:val="ListParagraph"/>
        <w:numPr>
          <w:ilvl w:val="0"/>
          <w:numId w:val="26"/>
        </w:numPr>
        <w:jc w:val="left"/>
        <w:rPr>
          <w:i/>
        </w:rPr>
      </w:pPr>
      <w:r w:rsidRPr="00C54A4E">
        <w:rPr>
          <w:b/>
          <w:i/>
        </w:rPr>
        <w:t xml:space="preserve">      for </w:t>
      </w:r>
      <w:r w:rsidR="00205A73" w:rsidRPr="00C54A4E">
        <w:rPr>
          <w:b/>
          <w:i/>
        </w:rPr>
        <w:t>each</w:t>
      </w:r>
      <w:r w:rsidRPr="00C54A4E">
        <w:rPr>
          <w:b/>
          <w:i/>
        </w:rPr>
        <w:t xml:space="preserve"> </w:t>
      </w:r>
      <w:r w:rsidR="00607F89" w:rsidRPr="00C54A4E">
        <w:rPr>
          <w:i/>
        </w:rPr>
        <w:t>tuple</w:t>
      </w:r>
      <w:r w:rsidRPr="00C54A4E">
        <w:rPr>
          <w:i/>
        </w:rPr>
        <w:t xml:space="preserve"> </w:t>
      </w:r>
      <w:r w:rsidRPr="00C54A4E">
        <w:rPr>
          <w:rFonts w:ascii="Cambria Math" w:hAnsi="Cambria Math" w:cs="Cambria Math"/>
          <w:i/>
        </w:rPr>
        <w:t>∈</w:t>
      </w:r>
      <w:r w:rsidRPr="00C54A4E">
        <w:rPr>
          <w:i/>
        </w:rPr>
        <w:t xml:space="preserve"> </w:t>
      </w:r>
      <w:r w:rsidR="00607F89" w:rsidRPr="00C54A4E">
        <w:rPr>
          <w:i/>
        </w:rPr>
        <w:t xml:space="preserve">( </w:t>
      </w:r>
      <w:r w:rsidR="00170D2D" w:rsidRPr="00C54A4E">
        <w:rPr>
          <w:i/>
        </w:rPr>
        <w:t>term</w:t>
      </w:r>
      <w:r w:rsidR="00607F89" w:rsidRPr="00C54A4E">
        <w:rPr>
          <w:i/>
        </w:rPr>
        <w:t>,</w:t>
      </w:r>
      <w:r w:rsidR="00170D2D" w:rsidRPr="00C54A4E">
        <w:rPr>
          <w:i/>
        </w:rPr>
        <w:t xml:space="preserve"> o</w:t>
      </w:r>
      <w:r w:rsidR="00607F89" w:rsidRPr="00C54A4E">
        <w:rPr>
          <w:i/>
        </w:rPr>
        <w:t xml:space="preserve"> ) </w:t>
      </w:r>
      <w:r w:rsidRPr="00C54A4E">
        <w:rPr>
          <w:i/>
        </w:rPr>
        <w:t>do</w:t>
      </w:r>
    </w:p>
    <w:p w:rsidR="00431C41" w:rsidRPr="00C54A4E" w:rsidRDefault="00431C41" w:rsidP="00431C41">
      <w:pPr>
        <w:pStyle w:val="ListParagraph"/>
        <w:numPr>
          <w:ilvl w:val="0"/>
          <w:numId w:val="26"/>
        </w:numPr>
        <w:jc w:val="left"/>
        <w:rPr>
          <w:i/>
        </w:rPr>
      </w:pPr>
      <w:r w:rsidRPr="00C54A4E">
        <w:rPr>
          <w:i/>
        </w:rPr>
        <w:t xml:space="preserve">         </w:t>
      </w:r>
      <w:r w:rsidR="00F47C6E" w:rsidRPr="00C54A4E">
        <w:rPr>
          <w:i/>
        </w:rPr>
        <w:t>N</w:t>
      </w:r>
      <w:r w:rsidRPr="00C54A4E">
        <w:rPr>
          <w:i/>
        </w:rPr>
        <w:t xml:space="preserve"> = </w:t>
      </w:r>
      <w:r w:rsidR="00170D2D" w:rsidRPr="00C54A4E">
        <w:rPr>
          <w:i/>
        </w:rPr>
        <w:t>N + o</w:t>
      </w:r>
    </w:p>
    <w:p w:rsidR="00431C41" w:rsidRPr="00C54A4E" w:rsidRDefault="00431C41" w:rsidP="00431C41">
      <w:pPr>
        <w:pStyle w:val="ListParagraph"/>
        <w:numPr>
          <w:ilvl w:val="0"/>
          <w:numId w:val="26"/>
        </w:numPr>
        <w:jc w:val="left"/>
        <w:rPr>
          <w:i/>
        </w:rPr>
      </w:pPr>
      <w:r w:rsidRPr="00C54A4E">
        <w:rPr>
          <w:b/>
          <w:i/>
        </w:rPr>
        <w:t xml:space="preserve">      return </w:t>
      </w:r>
      <w:r w:rsidRPr="00C54A4E">
        <w:rPr>
          <w:i/>
          <w:sz w:val="24"/>
          <w:szCs w:val="24"/>
        </w:rPr>
        <w:t xml:space="preserve">( </w:t>
      </w:r>
      <w:r w:rsidR="00165B75" w:rsidRPr="00C54A4E">
        <w:rPr>
          <w:i/>
        </w:rPr>
        <w:t>(</w:t>
      </w:r>
      <w:r w:rsidR="008C6CA4" w:rsidRPr="00C54A4E">
        <w:rPr>
          <w:i/>
        </w:rPr>
        <w:t>docId</w:t>
      </w:r>
      <w:r w:rsidR="009B2635" w:rsidRPr="00C54A4E">
        <w:rPr>
          <w:i/>
        </w:rPr>
        <w:t>, N)</w:t>
      </w:r>
      <w:r w:rsidR="008C6CA4" w:rsidRPr="00C54A4E">
        <w:rPr>
          <w:i/>
        </w:rPr>
        <w:t>,</w:t>
      </w:r>
      <w:r w:rsidR="00165B75" w:rsidRPr="00C54A4E">
        <w:rPr>
          <w:i/>
        </w:rPr>
        <w:t xml:space="preserve"> (term</w:t>
      </w:r>
      <w:r w:rsidR="009B2635" w:rsidRPr="00C54A4E">
        <w:rPr>
          <w:i/>
        </w:rPr>
        <w:t>, o</w:t>
      </w:r>
      <w:r w:rsidR="00F47C6E" w:rsidRPr="00C54A4E">
        <w:rPr>
          <w:i/>
        </w:rPr>
        <w:t>)</w:t>
      </w:r>
      <w:r w:rsidRPr="00C54A4E">
        <w:rPr>
          <w:i/>
          <w:sz w:val="24"/>
          <w:szCs w:val="24"/>
        </w:rPr>
        <w:t xml:space="preserve"> )</w:t>
      </w:r>
    </w:p>
    <w:p w:rsidR="00431C41" w:rsidRPr="00C54A4E" w:rsidRDefault="00431C41" w:rsidP="0092165F">
      <w:pPr>
        <w:ind w:firstLine="0"/>
        <w:jc w:val="left"/>
      </w:pPr>
    </w:p>
    <w:p w:rsidR="00DF691A" w:rsidRPr="00C54A4E" w:rsidRDefault="00DC09E5" w:rsidP="00CB082E">
      <w:pPr>
        <w:ind w:firstLine="0"/>
      </w:pPr>
      <w:r w:rsidRPr="00C54A4E">
        <w:t xml:space="preserve">By </w:t>
      </w:r>
      <w:r w:rsidR="00DF691A" w:rsidRPr="00C54A4E">
        <w:t>this algorithm</w:t>
      </w:r>
      <w:r w:rsidRPr="00C54A4E">
        <w:t xml:space="preserve"> implementation</w:t>
      </w:r>
      <w:r w:rsidR="00AB00B2" w:rsidRPr="00C54A4E">
        <w:t>,</w:t>
      </w:r>
      <w:r w:rsidR="00DF691A" w:rsidRPr="00C54A4E">
        <w:t xml:space="preserve"> </w:t>
      </w:r>
      <w:r w:rsidRPr="00C54A4E">
        <w:t xml:space="preserve">concerning </w:t>
      </w:r>
      <w:r w:rsidR="00CB082E" w:rsidRPr="00C54A4E">
        <w:t>the Map P</w:t>
      </w:r>
      <w:r w:rsidR="00DF691A" w:rsidRPr="00C54A4E">
        <w:t>hase</w:t>
      </w:r>
      <w:r w:rsidR="00D92056">
        <w:t>,</w:t>
      </w:r>
      <w:r w:rsidR="00DF691A" w:rsidRPr="00C54A4E">
        <w:t xml:space="preserve"> the input </w:t>
      </w:r>
      <w:r w:rsidRPr="00C54A4E">
        <w:t xml:space="preserve">is divided </w:t>
      </w:r>
      <w:r w:rsidR="00196A4A" w:rsidRPr="00C54A4E">
        <w:t xml:space="preserve">into key-value pairs </w:t>
      </w:r>
      <w:r w:rsidRPr="00C54A4E">
        <w:t xml:space="preserve">while </w:t>
      </w:r>
      <w:r w:rsidR="00196A4A" w:rsidRPr="00C54A4E">
        <w:t xml:space="preserve">the </w:t>
      </w:r>
      <w:r w:rsidR="008C6CA4" w:rsidRPr="00C54A4E">
        <w:rPr>
          <w:i/>
        </w:rPr>
        <w:t>docId</w:t>
      </w:r>
      <w:r w:rsidR="00196A4A" w:rsidRPr="00C54A4E">
        <w:t xml:space="preserve"> </w:t>
      </w:r>
      <w:r w:rsidRPr="00C54A4E">
        <w:t>is set as the key in addition to</w:t>
      </w:r>
      <w:r w:rsidR="00196A4A" w:rsidRPr="00C54A4E">
        <w:t xml:space="preserve"> the tuple </w:t>
      </w:r>
      <w:r w:rsidR="004660FA" w:rsidRPr="00C54A4E">
        <w:rPr>
          <w:i/>
        </w:rPr>
        <w:t xml:space="preserve">(term, </w:t>
      </w:r>
      <w:r w:rsidR="009B2635" w:rsidRPr="00C54A4E">
        <w:rPr>
          <w:i/>
        </w:rPr>
        <w:t>o</w:t>
      </w:r>
      <w:r w:rsidR="00196A4A" w:rsidRPr="00C54A4E">
        <w:rPr>
          <w:i/>
        </w:rPr>
        <w:t>)</w:t>
      </w:r>
      <w:r w:rsidR="00196A4A" w:rsidRPr="00C54A4E">
        <w:t xml:space="preserve"> as the value. In the reduce phase the total of terms in each document </w:t>
      </w:r>
      <w:r w:rsidRPr="00C54A4E">
        <w:t xml:space="preserve">is counted </w:t>
      </w:r>
      <w:r w:rsidR="00AB00B2" w:rsidRPr="00C54A4E">
        <w:t>and</w:t>
      </w:r>
      <w:r w:rsidR="00196A4A" w:rsidRPr="00C54A4E">
        <w:t xml:space="preserve"> </w:t>
      </w:r>
      <w:r w:rsidR="00AF4A14" w:rsidRPr="00C54A4E">
        <w:t xml:space="preserve">the </w:t>
      </w:r>
      <w:r w:rsidR="00196A4A" w:rsidRPr="00C54A4E">
        <w:t xml:space="preserve">key-value pairs </w:t>
      </w:r>
      <w:r w:rsidR="00AF4A14" w:rsidRPr="00C54A4E">
        <w:t xml:space="preserve">are returned </w:t>
      </w:r>
      <w:r w:rsidR="00196A4A" w:rsidRPr="00C54A4E">
        <w:t xml:space="preserve">with the </w:t>
      </w:r>
      <w:r w:rsidR="00954F31" w:rsidRPr="00C54A4E">
        <w:t>(</w:t>
      </w:r>
      <w:r w:rsidR="00AF4A14" w:rsidRPr="00C54A4E">
        <w:rPr>
          <w:i/>
        </w:rPr>
        <w:t>Doc</w:t>
      </w:r>
      <w:r w:rsidR="008C6CA4" w:rsidRPr="00C54A4E">
        <w:rPr>
          <w:i/>
        </w:rPr>
        <w:t>Id</w:t>
      </w:r>
      <w:r w:rsidR="00954F31" w:rsidRPr="00C54A4E">
        <w:rPr>
          <w:i/>
        </w:rPr>
        <w:t>, N)</w:t>
      </w:r>
      <w:r w:rsidR="00C347DF" w:rsidRPr="00C54A4E">
        <w:t xml:space="preserve"> as the key</w:t>
      </w:r>
      <w:r w:rsidR="00196A4A" w:rsidRPr="00C54A4E">
        <w:t xml:space="preserve"> </w:t>
      </w:r>
      <w:r w:rsidR="00AF4A14" w:rsidRPr="00C54A4E">
        <w:t xml:space="preserve">as well as </w:t>
      </w:r>
      <w:r w:rsidR="00196A4A" w:rsidRPr="00C54A4E">
        <w:t>the tuple</w:t>
      </w:r>
      <w:r w:rsidR="00954F31" w:rsidRPr="00C54A4E">
        <w:t>s</w:t>
      </w:r>
      <w:r w:rsidR="00196A4A" w:rsidRPr="00C54A4E">
        <w:t xml:space="preserve"> </w:t>
      </w:r>
      <w:r w:rsidR="004660FA" w:rsidRPr="00C54A4E">
        <w:rPr>
          <w:i/>
        </w:rPr>
        <w:t>(</w:t>
      </w:r>
      <w:r w:rsidR="009B2635" w:rsidRPr="00C54A4E">
        <w:rPr>
          <w:i/>
        </w:rPr>
        <w:t>term, o</w:t>
      </w:r>
      <w:r w:rsidR="00196A4A" w:rsidRPr="00C54A4E">
        <w:rPr>
          <w:i/>
        </w:rPr>
        <w:t>)</w:t>
      </w:r>
      <w:r w:rsidR="00F67102" w:rsidRPr="00C54A4E">
        <w:t xml:space="preserve"> as the value</w:t>
      </w:r>
      <w:r w:rsidR="00415F0B">
        <w:t xml:space="preserve"> </w:t>
      </w:r>
      <w:r w:rsidR="00CB082E" w:rsidRPr="00C54A4E">
        <w:t>(</w:t>
      </w:r>
      <w:r w:rsidR="00196A4A" w:rsidRPr="00C54A4E">
        <w:rPr>
          <w:i/>
        </w:rPr>
        <w:t>N</w:t>
      </w:r>
      <w:r w:rsidR="00196A4A" w:rsidRPr="00C54A4E">
        <w:t xml:space="preserve"> is the total of terms in the document</w:t>
      </w:r>
      <w:r w:rsidR="00CB082E" w:rsidRPr="00C54A4E">
        <w:t>)</w:t>
      </w:r>
      <w:r w:rsidR="00415F0B">
        <w:t>.</w:t>
      </w:r>
      <w:r w:rsidR="00C347DF" w:rsidRPr="00C54A4E">
        <w:t xml:space="preserve"> The key-value pairs are returned with the tuples (docId, N) as</w:t>
      </w:r>
      <w:r w:rsidR="00074FAD" w:rsidRPr="00C54A4E">
        <w:t xml:space="preserve"> the key and the tuples (term, o</w:t>
      </w:r>
      <w:r w:rsidR="00C347DF" w:rsidRPr="00C54A4E">
        <w:t>) as the value, where N is the total of terms in the document.</w:t>
      </w:r>
    </w:p>
    <w:p w:rsidR="006E0BEB" w:rsidRPr="00C54A4E" w:rsidRDefault="006E0BEB" w:rsidP="0092165F">
      <w:pPr>
        <w:ind w:firstLine="0"/>
        <w:jc w:val="left"/>
      </w:pPr>
    </w:p>
    <w:p w:rsidR="0009693C" w:rsidRDefault="006E0BEB" w:rsidP="0092165F">
      <w:pPr>
        <w:ind w:firstLine="0"/>
        <w:jc w:val="left"/>
      </w:pPr>
      <w:r w:rsidRPr="00C54A4E">
        <w:t>In the 3</w:t>
      </w:r>
      <w:r w:rsidRPr="00C54A4E">
        <w:rPr>
          <w:vertAlign w:val="superscript"/>
        </w:rPr>
        <w:t>rd</w:t>
      </w:r>
      <w:r w:rsidRPr="00C54A4E">
        <w:t xml:space="preserve"> </w:t>
      </w:r>
      <w:r w:rsidR="00AF4A14" w:rsidRPr="00C54A4E">
        <w:t xml:space="preserve">implementation </w:t>
      </w:r>
      <w:r w:rsidR="00164FD1" w:rsidRPr="00C54A4E">
        <w:t>stage</w:t>
      </w:r>
      <w:r w:rsidR="00610FC8" w:rsidRPr="00C54A4E">
        <w:t xml:space="preserve"> the tf-idf of each term in a document</w:t>
      </w:r>
      <w:r w:rsidR="00AF4A14" w:rsidRPr="00C54A4E">
        <w:t xml:space="preserve"> is computed with the use of the following formula:</w:t>
      </w:r>
    </w:p>
    <w:p w:rsidR="00FE59CF" w:rsidRPr="00C54A4E" w:rsidRDefault="00FE59CF" w:rsidP="0092165F">
      <w:pPr>
        <w:ind w:firstLine="0"/>
        <w:jc w:val="left"/>
        <w:rPr>
          <w:strike/>
        </w:rPr>
      </w:pPr>
    </w:p>
    <w:p w:rsidR="00415F0B" w:rsidRDefault="002F26EB" w:rsidP="00415F0B">
      <w:pPr>
        <w:pStyle w:val="equation"/>
        <w:jc w:val="center"/>
      </w:pPr>
      <w:r w:rsidRPr="00C54A4E">
        <w:rPr>
          <w:position w:val="-28"/>
        </w:rPr>
        <w:object w:dxaOrig="2460" w:dyaOrig="660">
          <v:shape id="_x0000_i1030" type="#_x0000_t75" style="width:103.1pt;height:27.65pt" o:ole="">
            <v:imagedata r:id="rId19" o:title=""/>
          </v:shape>
          <o:OLEObject Type="Embed" ProgID="Equation.DSMT4" ShapeID="_x0000_i1030" DrawAspect="Content" ObjectID="_1465126548" r:id="rId20"/>
        </w:object>
      </w:r>
      <w:r w:rsidR="0009693C" w:rsidRPr="00C54A4E">
        <w:t xml:space="preserve"> </w:t>
      </w:r>
    </w:p>
    <w:p w:rsidR="00415F0B" w:rsidRPr="00415F0B" w:rsidRDefault="00415F0B" w:rsidP="00415F0B"/>
    <w:p w:rsidR="00494653" w:rsidRPr="00C54A4E" w:rsidRDefault="00415F0B" w:rsidP="00415F0B">
      <w:pPr>
        <w:pStyle w:val="equation"/>
        <w:jc w:val="left"/>
      </w:pPr>
      <w:r>
        <w:t xml:space="preserve">Where </w:t>
      </w:r>
      <w:r w:rsidR="004F525F" w:rsidRPr="00C54A4E">
        <w:t xml:space="preserve">|D| </w:t>
      </w:r>
      <w:r w:rsidR="00C347DF" w:rsidRPr="00C54A4E">
        <w:t xml:space="preserve">is </w:t>
      </w:r>
      <w:r w:rsidR="004F525F" w:rsidRPr="00C54A4E">
        <w:t xml:space="preserve">the number of the documents in corpus and </w:t>
      </w:r>
      <w:r w:rsidR="00D67524" w:rsidRPr="00C54A4E">
        <w:rPr>
          <w:position w:val="-10"/>
        </w:rPr>
        <w:object w:dxaOrig="1560" w:dyaOrig="320">
          <v:shape id="_x0000_i1031" type="#_x0000_t75" style="width:66.25pt;height:13.8pt" o:ole="">
            <v:imagedata r:id="rId21" o:title=""/>
          </v:shape>
          <o:OLEObject Type="Embed" ProgID="Equation.DSMT4" ShapeID="_x0000_i1031" DrawAspect="Content" ObjectID="_1465126549" r:id="rId22"/>
        </w:object>
      </w:r>
      <w:r w:rsidR="004F525F" w:rsidRPr="00C54A4E">
        <w:t xml:space="preserve"> number of documents </w:t>
      </w:r>
      <w:r w:rsidR="00AF4A14" w:rsidRPr="00C54A4E">
        <w:t xml:space="preserve">where </w:t>
      </w:r>
      <w:r w:rsidR="00AB00B2" w:rsidRPr="00C54A4E">
        <w:t>t</w:t>
      </w:r>
      <w:r w:rsidR="00AF4A14" w:rsidRPr="00C54A4E">
        <w:t>-term</w:t>
      </w:r>
      <w:r w:rsidR="004F525F" w:rsidRPr="00C54A4E">
        <w:t xml:space="preserve"> appears.</w:t>
      </w:r>
    </w:p>
    <w:p w:rsidR="00610FC8" w:rsidRPr="00C54A4E" w:rsidRDefault="00610FC8" w:rsidP="00494653">
      <w:pPr>
        <w:ind w:firstLine="0"/>
        <w:jc w:val="left"/>
      </w:pPr>
      <w:r w:rsidRPr="00C54A4E">
        <w:rPr>
          <w:b/>
          <w:i/>
        </w:rPr>
        <w:t>Algorithm 3</w:t>
      </w:r>
      <w:r w:rsidRPr="00C54A4E">
        <w:rPr>
          <w:i/>
        </w:rPr>
        <w:t>: Tf-Idf</w:t>
      </w:r>
    </w:p>
    <w:p w:rsidR="00610FC8" w:rsidRPr="00C54A4E" w:rsidRDefault="00610FC8" w:rsidP="00610FC8">
      <w:pPr>
        <w:pStyle w:val="ListParagraph"/>
        <w:numPr>
          <w:ilvl w:val="0"/>
          <w:numId w:val="27"/>
        </w:numPr>
        <w:jc w:val="left"/>
        <w:rPr>
          <w:i/>
        </w:rPr>
      </w:pPr>
      <w:r w:rsidRPr="00C54A4E">
        <w:rPr>
          <w:b/>
          <w:i/>
        </w:rPr>
        <w:t>class</w:t>
      </w:r>
      <w:r w:rsidRPr="00C54A4E">
        <w:rPr>
          <w:i/>
        </w:rPr>
        <w:t xml:space="preserve"> Mapper</w:t>
      </w:r>
    </w:p>
    <w:p w:rsidR="00610FC8" w:rsidRPr="00C54A4E" w:rsidRDefault="00610FC8" w:rsidP="00610FC8">
      <w:pPr>
        <w:pStyle w:val="ListParagraph"/>
        <w:numPr>
          <w:ilvl w:val="0"/>
          <w:numId w:val="27"/>
        </w:numPr>
        <w:jc w:val="left"/>
        <w:rPr>
          <w:i/>
        </w:rPr>
      </w:pPr>
      <w:r w:rsidRPr="00C54A4E">
        <w:rPr>
          <w:b/>
          <w:i/>
        </w:rPr>
        <w:t xml:space="preserve">   method </w:t>
      </w:r>
      <w:r w:rsidRPr="00C54A4E">
        <w:rPr>
          <w:i/>
        </w:rPr>
        <w:t>Map(</w:t>
      </w:r>
      <w:r w:rsidR="00954F31" w:rsidRPr="00C54A4E">
        <w:rPr>
          <w:i/>
        </w:rPr>
        <w:t xml:space="preserve"> ( </w:t>
      </w:r>
      <w:r w:rsidR="008C6CA4" w:rsidRPr="00C54A4E">
        <w:rPr>
          <w:i/>
        </w:rPr>
        <w:t>docId</w:t>
      </w:r>
      <w:r w:rsidR="00954F31" w:rsidRPr="00C54A4E">
        <w:rPr>
          <w:i/>
        </w:rPr>
        <w:t xml:space="preserve"> , N ), ( term , o</w:t>
      </w:r>
      <w:r w:rsidRPr="00C54A4E">
        <w:rPr>
          <w:i/>
        </w:rPr>
        <w:t xml:space="preserve">  ) )</w:t>
      </w:r>
    </w:p>
    <w:p w:rsidR="00610FC8" w:rsidRPr="00C54A4E" w:rsidRDefault="00610FC8" w:rsidP="00610FC8">
      <w:pPr>
        <w:pStyle w:val="ListParagraph"/>
        <w:numPr>
          <w:ilvl w:val="0"/>
          <w:numId w:val="27"/>
        </w:numPr>
        <w:jc w:val="left"/>
        <w:rPr>
          <w:i/>
        </w:rPr>
      </w:pPr>
      <w:r w:rsidRPr="00C54A4E">
        <w:rPr>
          <w:b/>
          <w:i/>
        </w:rPr>
        <w:t xml:space="preserve">      for </w:t>
      </w:r>
      <w:r w:rsidR="00954F31" w:rsidRPr="00C54A4E">
        <w:rPr>
          <w:b/>
          <w:i/>
        </w:rPr>
        <w:t xml:space="preserve">each </w:t>
      </w:r>
      <w:r w:rsidR="00954F31" w:rsidRPr="00C54A4E">
        <w:rPr>
          <w:i/>
        </w:rPr>
        <w:t>element</w:t>
      </w:r>
      <w:r w:rsidRPr="00C54A4E">
        <w:rPr>
          <w:i/>
        </w:rPr>
        <w:t xml:space="preserve"> </w:t>
      </w:r>
      <w:r w:rsidRPr="00C54A4E">
        <w:rPr>
          <w:rFonts w:ascii="Cambria Math" w:hAnsi="Cambria Math"/>
          <w:i/>
        </w:rPr>
        <w:t xml:space="preserve">∈ </w:t>
      </w:r>
      <w:r w:rsidR="00954F31" w:rsidRPr="00C54A4E">
        <w:rPr>
          <w:i/>
        </w:rPr>
        <w:t>( term , o  )</w:t>
      </w:r>
    </w:p>
    <w:p w:rsidR="00610FC8" w:rsidRPr="00C54A4E" w:rsidRDefault="00610FC8" w:rsidP="00610FC8">
      <w:pPr>
        <w:pStyle w:val="ListParagraph"/>
        <w:numPr>
          <w:ilvl w:val="0"/>
          <w:numId w:val="27"/>
        </w:numPr>
        <w:jc w:val="left"/>
        <w:rPr>
          <w:i/>
        </w:rPr>
      </w:pPr>
      <w:r w:rsidRPr="00C54A4E">
        <w:rPr>
          <w:b/>
          <w:i/>
        </w:rPr>
        <w:t xml:space="preserve">        write </w:t>
      </w:r>
      <w:r w:rsidRPr="00C54A4E">
        <w:rPr>
          <w:i/>
        </w:rPr>
        <w:t xml:space="preserve">( </w:t>
      </w:r>
      <w:r w:rsidR="00AA73D5" w:rsidRPr="00C54A4E">
        <w:rPr>
          <w:i/>
        </w:rPr>
        <w:t>term</w:t>
      </w:r>
      <w:r w:rsidRPr="00C54A4E">
        <w:rPr>
          <w:i/>
        </w:rPr>
        <w:t>, (</w:t>
      </w:r>
      <w:r w:rsidR="00954F31" w:rsidRPr="00C54A4E">
        <w:rPr>
          <w:i/>
        </w:rPr>
        <w:t xml:space="preserve"> </w:t>
      </w:r>
      <w:r w:rsidR="008C6CA4" w:rsidRPr="00C54A4E">
        <w:rPr>
          <w:i/>
        </w:rPr>
        <w:t>docId</w:t>
      </w:r>
      <w:r w:rsidR="00954F31" w:rsidRPr="00C54A4E">
        <w:rPr>
          <w:i/>
        </w:rPr>
        <w:t>, o</w:t>
      </w:r>
      <w:r w:rsidR="00AA73D5" w:rsidRPr="00C54A4E">
        <w:rPr>
          <w:i/>
        </w:rPr>
        <w:t>, N</w:t>
      </w:r>
      <w:r w:rsidRPr="00C54A4E">
        <w:rPr>
          <w:i/>
        </w:rPr>
        <w:t xml:space="preserve"> ) )</w:t>
      </w:r>
    </w:p>
    <w:p w:rsidR="00610FC8" w:rsidRPr="00C54A4E" w:rsidRDefault="00610FC8" w:rsidP="00610FC8">
      <w:pPr>
        <w:pStyle w:val="ListParagraph"/>
        <w:numPr>
          <w:ilvl w:val="0"/>
          <w:numId w:val="27"/>
        </w:numPr>
        <w:jc w:val="left"/>
        <w:rPr>
          <w:i/>
        </w:rPr>
      </w:pPr>
    </w:p>
    <w:p w:rsidR="00610FC8" w:rsidRPr="00C54A4E" w:rsidRDefault="00610FC8" w:rsidP="00610FC8">
      <w:pPr>
        <w:pStyle w:val="ListParagraph"/>
        <w:numPr>
          <w:ilvl w:val="0"/>
          <w:numId w:val="27"/>
        </w:numPr>
        <w:jc w:val="left"/>
        <w:rPr>
          <w:i/>
        </w:rPr>
      </w:pPr>
      <w:r w:rsidRPr="00C54A4E">
        <w:rPr>
          <w:b/>
          <w:i/>
        </w:rPr>
        <w:t xml:space="preserve">class </w:t>
      </w:r>
      <w:r w:rsidRPr="00C54A4E">
        <w:rPr>
          <w:i/>
        </w:rPr>
        <w:t>Reducer</w:t>
      </w:r>
    </w:p>
    <w:p w:rsidR="00610FC8" w:rsidRPr="00C54A4E" w:rsidRDefault="00610FC8" w:rsidP="00610FC8">
      <w:pPr>
        <w:pStyle w:val="ListParagraph"/>
        <w:numPr>
          <w:ilvl w:val="0"/>
          <w:numId w:val="27"/>
        </w:numPr>
        <w:jc w:val="left"/>
        <w:rPr>
          <w:i/>
        </w:rPr>
      </w:pPr>
      <w:r w:rsidRPr="00C54A4E">
        <w:rPr>
          <w:b/>
          <w:i/>
        </w:rPr>
        <w:t xml:space="preserve">   method </w:t>
      </w:r>
      <w:r w:rsidRPr="00C54A4E">
        <w:rPr>
          <w:i/>
        </w:rPr>
        <w:t xml:space="preserve">Reduce( </w:t>
      </w:r>
      <w:r w:rsidR="00954F31" w:rsidRPr="00C54A4E">
        <w:rPr>
          <w:i/>
        </w:rPr>
        <w:t>term</w:t>
      </w:r>
      <w:r w:rsidRPr="00C54A4E">
        <w:rPr>
          <w:i/>
        </w:rPr>
        <w:t xml:space="preserve">, ( </w:t>
      </w:r>
      <w:r w:rsidR="008C6CA4" w:rsidRPr="00C54A4E">
        <w:rPr>
          <w:i/>
        </w:rPr>
        <w:t>docId</w:t>
      </w:r>
      <w:r w:rsidR="00954F31" w:rsidRPr="00C54A4E">
        <w:rPr>
          <w:i/>
        </w:rPr>
        <w:t xml:space="preserve"> , o , N</w:t>
      </w:r>
      <w:r w:rsidRPr="00C54A4E">
        <w:rPr>
          <w:i/>
        </w:rPr>
        <w:t xml:space="preserve"> ) )</w:t>
      </w:r>
    </w:p>
    <w:p w:rsidR="00610FC8" w:rsidRPr="00C54A4E" w:rsidRDefault="00954F31" w:rsidP="00610FC8">
      <w:pPr>
        <w:pStyle w:val="ListParagraph"/>
        <w:numPr>
          <w:ilvl w:val="0"/>
          <w:numId w:val="27"/>
        </w:numPr>
        <w:jc w:val="left"/>
        <w:rPr>
          <w:i/>
        </w:rPr>
      </w:pPr>
      <w:r w:rsidRPr="00C54A4E">
        <w:rPr>
          <w:i/>
        </w:rPr>
        <w:t xml:space="preserve">      n</w:t>
      </w:r>
      <w:r w:rsidR="00610FC8" w:rsidRPr="00C54A4E">
        <w:rPr>
          <w:i/>
        </w:rPr>
        <w:t xml:space="preserve"> </w:t>
      </w:r>
      <w:r w:rsidR="00610FC8" w:rsidRPr="00C54A4E">
        <w:rPr>
          <w:rFonts w:ascii="Cambria Math" w:hAnsi="Cambria Math"/>
          <w:i/>
        </w:rPr>
        <w:t>= 0</w:t>
      </w:r>
      <w:r w:rsidRPr="00C54A4E">
        <w:rPr>
          <w:rFonts w:ascii="Cambria Math" w:hAnsi="Cambria Math"/>
          <w:i/>
        </w:rPr>
        <w:t xml:space="preserve"> </w:t>
      </w:r>
    </w:p>
    <w:p w:rsidR="00610FC8" w:rsidRPr="00C54A4E" w:rsidRDefault="00610FC8" w:rsidP="00610FC8">
      <w:pPr>
        <w:pStyle w:val="ListParagraph"/>
        <w:numPr>
          <w:ilvl w:val="0"/>
          <w:numId w:val="27"/>
        </w:numPr>
        <w:jc w:val="left"/>
        <w:rPr>
          <w:i/>
        </w:rPr>
      </w:pPr>
      <w:r w:rsidRPr="00C54A4E">
        <w:rPr>
          <w:b/>
          <w:i/>
        </w:rPr>
        <w:t xml:space="preserve">      for </w:t>
      </w:r>
      <w:r w:rsidR="00954F31" w:rsidRPr="00C54A4E">
        <w:rPr>
          <w:b/>
          <w:i/>
        </w:rPr>
        <w:t>each</w:t>
      </w:r>
      <w:r w:rsidRPr="00C54A4E">
        <w:rPr>
          <w:b/>
          <w:i/>
        </w:rPr>
        <w:t xml:space="preserve"> </w:t>
      </w:r>
      <w:r w:rsidR="00954F31" w:rsidRPr="00C54A4E">
        <w:rPr>
          <w:i/>
        </w:rPr>
        <w:t>element</w:t>
      </w:r>
      <w:r w:rsidRPr="00C54A4E">
        <w:rPr>
          <w:i/>
        </w:rPr>
        <w:t xml:space="preserve"> </w:t>
      </w:r>
      <w:r w:rsidRPr="00C54A4E">
        <w:rPr>
          <w:rFonts w:ascii="Cambria Math" w:hAnsi="Cambria Math"/>
          <w:i/>
        </w:rPr>
        <w:t>∈</w:t>
      </w:r>
      <w:r w:rsidRPr="00C54A4E">
        <w:rPr>
          <w:i/>
        </w:rPr>
        <w:t xml:space="preserve"> </w:t>
      </w:r>
      <w:r w:rsidR="00954F31" w:rsidRPr="00C54A4E">
        <w:rPr>
          <w:i/>
        </w:rPr>
        <w:t xml:space="preserve">( </w:t>
      </w:r>
      <w:r w:rsidR="008C6CA4" w:rsidRPr="00C54A4E">
        <w:rPr>
          <w:i/>
        </w:rPr>
        <w:t>docId</w:t>
      </w:r>
      <w:r w:rsidR="00954F31" w:rsidRPr="00C54A4E">
        <w:rPr>
          <w:i/>
        </w:rPr>
        <w:t xml:space="preserve"> , o , N ) </w:t>
      </w:r>
      <w:r w:rsidRPr="00C54A4E">
        <w:rPr>
          <w:i/>
        </w:rPr>
        <w:t>do</w:t>
      </w:r>
    </w:p>
    <w:p w:rsidR="00610FC8" w:rsidRPr="00C54A4E" w:rsidRDefault="00954F31" w:rsidP="00610FC8">
      <w:pPr>
        <w:pStyle w:val="ListParagraph"/>
        <w:numPr>
          <w:ilvl w:val="0"/>
          <w:numId w:val="27"/>
        </w:numPr>
        <w:jc w:val="left"/>
        <w:rPr>
          <w:i/>
        </w:rPr>
      </w:pPr>
      <w:r w:rsidRPr="00C54A4E">
        <w:rPr>
          <w:i/>
        </w:rPr>
        <w:t xml:space="preserve">         n</w:t>
      </w:r>
      <w:r w:rsidR="00610FC8" w:rsidRPr="00C54A4E">
        <w:rPr>
          <w:i/>
        </w:rPr>
        <w:t xml:space="preserve"> = </w:t>
      </w:r>
      <w:r w:rsidRPr="00C54A4E">
        <w:rPr>
          <w:i/>
        </w:rPr>
        <w:t>n + 1</w:t>
      </w:r>
    </w:p>
    <w:p w:rsidR="00FC2C5C" w:rsidRPr="00C54A4E" w:rsidRDefault="00FC2C5C" w:rsidP="00610FC8">
      <w:pPr>
        <w:pStyle w:val="ListParagraph"/>
        <w:numPr>
          <w:ilvl w:val="0"/>
          <w:numId w:val="27"/>
        </w:numPr>
        <w:jc w:val="left"/>
        <w:rPr>
          <w:i/>
        </w:rPr>
      </w:pPr>
      <w:r w:rsidRPr="00C54A4E">
        <w:rPr>
          <w:i/>
        </w:rPr>
        <w:t xml:space="preserve">     </w:t>
      </w:r>
      <w:r w:rsidR="00165B75" w:rsidRPr="00C54A4E">
        <w:rPr>
          <w:i/>
        </w:rPr>
        <w:t xml:space="preserve"> </w:t>
      </w:r>
      <w:r w:rsidRPr="00C54A4E">
        <w:rPr>
          <w:i/>
        </w:rPr>
        <w:t>tf = o / N</w:t>
      </w:r>
    </w:p>
    <w:p w:rsidR="00FC2C5C" w:rsidRPr="00C54A4E" w:rsidRDefault="00FC2C5C" w:rsidP="00610FC8">
      <w:pPr>
        <w:pStyle w:val="ListParagraph"/>
        <w:numPr>
          <w:ilvl w:val="0"/>
          <w:numId w:val="27"/>
        </w:numPr>
        <w:jc w:val="left"/>
        <w:rPr>
          <w:i/>
        </w:rPr>
      </w:pPr>
      <w:r w:rsidRPr="00C54A4E">
        <w:rPr>
          <w:i/>
        </w:rPr>
        <w:t xml:space="preserve">   </w:t>
      </w:r>
      <w:r w:rsidR="00165B75" w:rsidRPr="00C54A4E">
        <w:rPr>
          <w:i/>
        </w:rPr>
        <w:t xml:space="preserve"> </w:t>
      </w:r>
      <w:r w:rsidRPr="00C54A4E">
        <w:rPr>
          <w:i/>
        </w:rPr>
        <w:t xml:space="preserve"> idf = </w:t>
      </w:r>
      <w:r w:rsidR="00404EEB" w:rsidRPr="00C54A4E">
        <w:rPr>
          <w:i/>
          <w:position w:val="-14"/>
        </w:rPr>
        <w:object w:dxaOrig="1640" w:dyaOrig="400">
          <v:shape id="_x0000_i1032" type="#_x0000_t75" style="width:74.9pt;height:17.85pt" o:ole="">
            <v:imagedata r:id="rId23" o:title=""/>
          </v:shape>
          <o:OLEObject Type="Embed" ProgID="Equation.DSMT4" ShapeID="_x0000_i1032" DrawAspect="Content" ObjectID="_1465126550" r:id="rId24"/>
        </w:object>
      </w:r>
      <w:r w:rsidRPr="00C54A4E">
        <w:rPr>
          <w:i/>
        </w:rPr>
        <w:t xml:space="preserve"> </w:t>
      </w:r>
      <w:r w:rsidRPr="00C54A4E">
        <w:rPr>
          <w:i/>
          <w:position w:val="-4"/>
        </w:rPr>
        <w:object w:dxaOrig="180" w:dyaOrig="279">
          <v:shape id="_x0000_i1033" type="#_x0000_t75" style="width:9.2pt;height:14.4pt" o:ole="">
            <v:imagedata r:id="rId12" o:title=""/>
          </v:shape>
          <o:OLEObject Type="Embed" ProgID="Equation.DSMT4" ShapeID="_x0000_i1033" DrawAspect="Content" ObjectID="_1465126551" r:id="rId25"/>
        </w:object>
      </w:r>
      <w:r w:rsidRPr="00C54A4E">
        <w:rPr>
          <w:i/>
        </w:rPr>
        <w:t xml:space="preserve"> </w:t>
      </w:r>
    </w:p>
    <w:p w:rsidR="00610FC8" w:rsidRPr="00C54A4E" w:rsidRDefault="000B391E" w:rsidP="00610FC8">
      <w:pPr>
        <w:pStyle w:val="ListParagraph"/>
        <w:numPr>
          <w:ilvl w:val="0"/>
          <w:numId w:val="27"/>
        </w:numPr>
        <w:jc w:val="left"/>
        <w:rPr>
          <w:i/>
        </w:rPr>
      </w:pPr>
      <w:r w:rsidRPr="00C54A4E">
        <w:rPr>
          <w:b/>
          <w:i/>
        </w:rPr>
        <w:t xml:space="preserve">     </w:t>
      </w:r>
      <w:r w:rsidR="00610FC8" w:rsidRPr="00C54A4E">
        <w:rPr>
          <w:b/>
          <w:i/>
        </w:rPr>
        <w:t xml:space="preserve"> return </w:t>
      </w:r>
      <w:r w:rsidR="00610FC8" w:rsidRPr="00C54A4E">
        <w:rPr>
          <w:i/>
        </w:rPr>
        <w:t xml:space="preserve">( </w:t>
      </w:r>
      <w:r w:rsidR="008C6CA4" w:rsidRPr="00C54A4E">
        <w:rPr>
          <w:i/>
        </w:rPr>
        <w:t>docId</w:t>
      </w:r>
      <w:r w:rsidR="00FC2C5C" w:rsidRPr="00C54A4E">
        <w:rPr>
          <w:i/>
        </w:rPr>
        <w:t xml:space="preserve">, ( term , tf×idf </w:t>
      </w:r>
      <w:r w:rsidR="00610FC8" w:rsidRPr="00C54A4E">
        <w:rPr>
          <w:i/>
        </w:rPr>
        <w:t xml:space="preserve"> )</w:t>
      </w:r>
      <w:r w:rsidR="00FC2C5C" w:rsidRPr="00C54A4E">
        <w:rPr>
          <w:i/>
        </w:rPr>
        <w:t xml:space="preserve"> )</w:t>
      </w:r>
    </w:p>
    <w:p w:rsidR="00404EEB" w:rsidRPr="00C54A4E" w:rsidRDefault="00404EEB" w:rsidP="00610FC8">
      <w:pPr>
        <w:pStyle w:val="ListParagraph"/>
        <w:numPr>
          <w:ilvl w:val="0"/>
          <w:numId w:val="27"/>
        </w:numPr>
        <w:jc w:val="left"/>
        <w:rPr>
          <w:i/>
        </w:rPr>
      </w:pPr>
    </w:p>
    <w:p w:rsidR="007268DA" w:rsidRPr="00C54A4E" w:rsidRDefault="007268DA" w:rsidP="00610FC8">
      <w:pPr>
        <w:pStyle w:val="ListParagraph"/>
        <w:numPr>
          <w:ilvl w:val="0"/>
          <w:numId w:val="27"/>
        </w:numPr>
        <w:jc w:val="left"/>
        <w:rPr>
          <w:i/>
        </w:rPr>
      </w:pPr>
      <w:r w:rsidRPr="00C54A4E">
        <w:rPr>
          <w:b/>
          <w:i/>
        </w:rPr>
        <w:t xml:space="preserve">    /*</w:t>
      </w:r>
      <w:r w:rsidR="004C4B7F" w:rsidRPr="00C54A4E">
        <w:rPr>
          <w:b/>
          <w:i/>
        </w:rPr>
        <w:t xml:space="preserve"> </w:t>
      </w:r>
      <w:r w:rsidRPr="00C54A4E">
        <w:rPr>
          <w:b/>
          <w:i/>
        </w:rPr>
        <w:t xml:space="preserve">Where |D| </w:t>
      </w:r>
      <w:r w:rsidR="00C347DF" w:rsidRPr="00C54A4E">
        <w:rPr>
          <w:b/>
          <w:i/>
        </w:rPr>
        <w:t xml:space="preserve">is </w:t>
      </w:r>
      <w:r w:rsidRPr="00C54A4E">
        <w:rPr>
          <w:b/>
          <w:i/>
        </w:rPr>
        <w:t>the number of documents in the corpus</w:t>
      </w:r>
      <w:r w:rsidR="004C4B7F" w:rsidRPr="00C54A4E">
        <w:rPr>
          <w:b/>
          <w:i/>
        </w:rPr>
        <w:t xml:space="preserve"> */</w:t>
      </w:r>
    </w:p>
    <w:p w:rsidR="00165B75" w:rsidRPr="00C54A4E" w:rsidRDefault="00165B75" w:rsidP="00165B75">
      <w:pPr>
        <w:ind w:left="360" w:firstLine="0"/>
        <w:jc w:val="left"/>
        <w:rPr>
          <w:i/>
        </w:rPr>
      </w:pPr>
    </w:p>
    <w:p w:rsidR="00A01E2A" w:rsidRPr="00C54A4E" w:rsidRDefault="000E723C" w:rsidP="00A01E2A">
      <w:pPr>
        <w:ind w:left="360" w:firstLine="0"/>
      </w:pPr>
      <w:r w:rsidRPr="00C54A4E">
        <w:t xml:space="preserve">Applying the aforementioned </w:t>
      </w:r>
      <w:r w:rsidR="00165B75" w:rsidRPr="00C54A4E">
        <w:t xml:space="preserve">algorithm, </w:t>
      </w:r>
      <w:r w:rsidRPr="00C54A4E">
        <w:t xml:space="preserve">during </w:t>
      </w:r>
      <w:r w:rsidR="003A17F5" w:rsidRPr="00C54A4E">
        <w:t>the Map P</w:t>
      </w:r>
      <w:r w:rsidR="00165B75" w:rsidRPr="00C54A4E">
        <w:t xml:space="preserve">hase the term </w:t>
      </w:r>
      <w:r w:rsidRPr="00C54A4E">
        <w:t xml:space="preserve">is set </w:t>
      </w:r>
      <w:r w:rsidR="00404EEB" w:rsidRPr="00C54A4E">
        <w:t>as</w:t>
      </w:r>
      <w:r w:rsidR="00165B75" w:rsidRPr="00C54A4E">
        <w:t xml:space="preserve"> the key </w:t>
      </w:r>
      <w:r w:rsidRPr="00C54A4E">
        <w:t>as well as</w:t>
      </w:r>
      <w:r w:rsidR="00165B75" w:rsidRPr="00C54A4E">
        <w:t xml:space="preserve"> the tuple </w:t>
      </w:r>
      <w:r w:rsidR="00165B75" w:rsidRPr="00C54A4E">
        <w:rPr>
          <w:i/>
        </w:rPr>
        <w:t>(</w:t>
      </w:r>
      <w:r w:rsidR="008C6CA4" w:rsidRPr="00C54A4E">
        <w:rPr>
          <w:i/>
        </w:rPr>
        <w:t>docId</w:t>
      </w:r>
      <w:r w:rsidR="00165B75" w:rsidRPr="00C54A4E">
        <w:rPr>
          <w:i/>
        </w:rPr>
        <w:t>, o, N)</w:t>
      </w:r>
      <w:r w:rsidR="00165B75" w:rsidRPr="00C54A4E">
        <w:t xml:space="preserve"> </w:t>
      </w:r>
      <w:r w:rsidR="00404EEB" w:rsidRPr="00C54A4E">
        <w:t>as</w:t>
      </w:r>
      <w:r w:rsidR="00C347DF" w:rsidRPr="00C54A4E">
        <w:t xml:space="preserve"> the value.</w:t>
      </w:r>
      <w:r w:rsidR="00165B75" w:rsidRPr="00C54A4E">
        <w:t xml:space="preserve"> </w:t>
      </w:r>
      <w:r w:rsidR="00572C56" w:rsidRPr="00C54A4E">
        <w:t>In that case</w:t>
      </w:r>
      <w:r w:rsidR="003A17F5" w:rsidRPr="00C54A4E">
        <w:t>,</w:t>
      </w:r>
      <w:r w:rsidR="007268DA" w:rsidRPr="00C54A4E">
        <w:t xml:space="preserve"> the number of documents </w:t>
      </w:r>
      <w:r w:rsidR="001702AD" w:rsidRPr="00C54A4E">
        <w:t xml:space="preserve">is calculated by the reducer, </w:t>
      </w:r>
      <w:r w:rsidR="007268DA" w:rsidRPr="00C54A4E">
        <w:t>where the term ap</w:t>
      </w:r>
      <w:r w:rsidR="001702AD" w:rsidRPr="00C54A4E">
        <w:t>pears and</w:t>
      </w:r>
      <w:r w:rsidR="007268DA" w:rsidRPr="00C54A4E">
        <w:t xml:space="preserve"> the result to the </w:t>
      </w:r>
      <w:r w:rsidR="007268DA" w:rsidRPr="00C54A4E">
        <w:rPr>
          <w:i/>
        </w:rPr>
        <w:t>n</w:t>
      </w:r>
      <w:r w:rsidR="007268DA" w:rsidRPr="00C54A4E">
        <w:t xml:space="preserve"> variable</w:t>
      </w:r>
      <w:r w:rsidR="001702AD" w:rsidRPr="00C54A4E">
        <w:t xml:space="preserve"> is set</w:t>
      </w:r>
      <w:r w:rsidR="00572C56" w:rsidRPr="00C54A4E">
        <w:t>. T</w:t>
      </w:r>
      <w:r w:rsidR="00D42697" w:rsidRPr="00C54A4E">
        <w:t xml:space="preserve">he term frequency </w:t>
      </w:r>
      <w:r w:rsidR="00572C56" w:rsidRPr="00C54A4E">
        <w:t>is subsequently calculated</w:t>
      </w:r>
      <w:r w:rsidR="00C347DF" w:rsidRPr="00C54A4E">
        <w:t xml:space="preserve"> </w:t>
      </w:r>
      <w:r w:rsidR="00572C56" w:rsidRPr="00C54A4E">
        <w:t xml:space="preserve">plus </w:t>
      </w:r>
      <w:r w:rsidR="00D42697" w:rsidRPr="00C54A4E">
        <w:t>the inverse document frequency of each term</w:t>
      </w:r>
      <w:r w:rsidR="003A17F5" w:rsidRPr="00C54A4E">
        <w:t xml:space="preserve"> as well</w:t>
      </w:r>
      <w:r w:rsidR="00D42697" w:rsidRPr="00C54A4E">
        <w:t xml:space="preserve">. </w:t>
      </w:r>
      <w:r w:rsidR="001702AD" w:rsidRPr="00C54A4E">
        <w:t>Finally,</w:t>
      </w:r>
      <w:r w:rsidR="00D42697" w:rsidRPr="00C54A4E">
        <w:t xml:space="preserve"> key-value pairs with the </w:t>
      </w:r>
      <w:r w:rsidR="008C6CA4" w:rsidRPr="00C54A4E">
        <w:rPr>
          <w:i/>
        </w:rPr>
        <w:t>docId</w:t>
      </w:r>
      <w:r w:rsidR="00D42697" w:rsidRPr="00C54A4E">
        <w:t xml:space="preserve"> as the key and the tuple </w:t>
      </w:r>
      <w:r w:rsidR="00D42697" w:rsidRPr="00C54A4E">
        <w:rPr>
          <w:i/>
        </w:rPr>
        <w:t>(term, tf×idf)</w:t>
      </w:r>
      <w:r w:rsidR="00D42697" w:rsidRPr="00C54A4E">
        <w:t xml:space="preserve"> as the value</w:t>
      </w:r>
      <w:r w:rsidR="001702AD" w:rsidRPr="00C54A4E">
        <w:t xml:space="preserve"> are taken as a result</w:t>
      </w:r>
      <w:r w:rsidR="00D42697" w:rsidRPr="00C54A4E">
        <w:t>.</w:t>
      </w:r>
    </w:p>
    <w:p w:rsidR="00164FD1" w:rsidRPr="00C54A4E" w:rsidRDefault="00164FD1" w:rsidP="003A17F5">
      <w:pPr>
        <w:ind w:left="360" w:firstLine="0"/>
      </w:pPr>
    </w:p>
    <w:p w:rsidR="00164FD1" w:rsidRPr="00C54A4E" w:rsidRDefault="00164FD1" w:rsidP="003A17F5">
      <w:pPr>
        <w:ind w:left="360" w:firstLine="0"/>
      </w:pPr>
      <w:r w:rsidRPr="00C54A4E">
        <w:t>In the 4</w:t>
      </w:r>
      <w:r w:rsidRPr="00C54A4E">
        <w:rPr>
          <w:vertAlign w:val="superscript"/>
        </w:rPr>
        <w:t>th</w:t>
      </w:r>
      <w:r w:rsidRPr="00C54A4E">
        <w:t xml:space="preserve"> and final </w:t>
      </w:r>
      <w:r w:rsidR="007B17FE" w:rsidRPr="00C54A4E">
        <w:t>implementation phase</w:t>
      </w:r>
      <w:r w:rsidRPr="00C54A4E">
        <w:t xml:space="preserve"> all the possible combinations of two documents pairs </w:t>
      </w:r>
      <w:r w:rsidR="007B17FE" w:rsidRPr="00C54A4E">
        <w:t xml:space="preserve">are provided </w:t>
      </w:r>
      <w:r w:rsidR="00C347DF" w:rsidRPr="00C54A4E">
        <w:t>and</w:t>
      </w:r>
      <w:r w:rsidRPr="00C54A4E">
        <w:t xml:space="preserve"> cosine for each of them</w:t>
      </w:r>
      <w:r w:rsidR="007B17FE" w:rsidRPr="00C54A4E">
        <w:t xml:space="preserve"> is computed</w:t>
      </w:r>
      <w:r w:rsidRPr="00C54A4E">
        <w:t xml:space="preserve">. </w:t>
      </w:r>
      <w:r w:rsidR="00D751B8" w:rsidRPr="00C54A4E">
        <w:t>Assuming that</w:t>
      </w:r>
      <w:r w:rsidR="007B17FE" w:rsidRPr="00C54A4E">
        <w:t xml:space="preserve"> </w:t>
      </w:r>
      <w:r w:rsidRPr="00C54A4E">
        <w:t xml:space="preserve">there are </w:t>
      </w:r>
      <w:r w:rsidRPr="00C54A4E">
        <w:rPr>
          <w:i/>
        </w:rPr>
        <w:t xml:space="preserve">n </w:t>
      </w:r>
      <w:r w:rsidRPr="00C54A4E">
        <w:t>documents in the cor</w:t>
      </w:r>
      <w:r w:rsidR="00D751B8" w:rsidRPr="00C54A4E">
        <w:t>pus,</w:t>
      </w:r>
      <w:r w:rsidRPr="00C54A4E">
        <w:t xml:space="preserve"> a similarity </w:t>
      </w:r>
      <w:r w:rsidR="006C15E7" w:rsidRPr="00C54A4E">
        <w:t>matrix</w:t>
      </w:r>
      <w:r w:rsidRPr="00C54A4E">
        <w:t xml:space="preserve"> of size</w:t>
      </w:r>
      <w:r w:rsidR="001702AD" w:rsidRPr="00C54A4E">
        <w:t xml:space="preserve"> </w:t>
      </w:r>
      <w:r w:rsidR="00D751B8" w:rsidRPr="00C54A4E">
        <w:t>is generated as follows</w:t>
      </w:r>
      <w:r w:rsidRPr="00C54A4E">
        <w:t xml:space="preserve">: </w:t>
      </w:r>
    </w:p>
    <w:p w:rsidR="00164FD1" w:rsidRPr="00C54A4E" w:rsidRDefault="002F26EB" w:rsidP="00164FD1">
      <w:pPr>
        <w:ind w:left="360" w:firstLine="0"/>
        <w:jc w:val="center"/>
      </w:pPr>
      <w:r w:rsidRPr="00C54A4E">
        <w:rPr>
          <w:position w:val="-30"/>
        </w:rPr>
        <w:object w:dxaOrig="1600" w:dyaOrig="720">
          <v:shape id="_x0000_i1034" type="#_x0000_t75" style="width:66.8pt;height:29.95pt" o:ole="">
            <v:imagedata r:id="rId26" o:title=""/>
          </v:shape>
          <o:OLEObject Type="Embed" ProgID="Equation.DSMT4" ShapeID="_x0000_i1034" DrawAspect="Content" ObjectID="_1465126552" r:id="rId27"/>
        </w:object>
      </w:r>
    </w:p>
    <w:p w:rsidR="00A066F6" w:rsidRPr="00C54A4E" w:rsidRDefault="00A066F6" w:rsidP="00165B75">
      <w:pPr>
        <w:ind w:left="360" w:firstLine="0"/>
        <w:jc w:val="left"/>
      </w:pPr>
    </w:p>
    <w:p w:rsidR="00A066F6" w:rsidRPr="00C54A4E" w:rsidRDefault="00A066F6" w:rsidP="00165B75">
      <w:pPr>
        <w:ind w:left="360" w:firstLine="0"/>
        <w:jc w:val="left"/>
        <w:rPr>
          <w:b/>
        </w:rPr>
      </w:pPr>
      <w:r w:rsidRPr="00C54A4E">
        <w:rPr>
          <w:b/>
        </w:rPr>
        <w:t>Algorithm 4: Cosine Similarity</w:t>
      </w:r>
    </w:p>
    <w:p w:rsidR="006C15E7" w:rsidRPr="00C54A4E" w:rsidRDefault="006C15E7" w:rsidP="006C15E7">
      <w:pPr>
        <w:pStyle w:val="ListParagraph"/>
        <w:numPr>
          <w:ilvl w:val="0"/>
          <w:numId w:val="27"/>
        </w:numPr>
        <w:jc w:val="left"/>
        <w:rPr>
          <w:i/>
        </w:rPr>
      </w:pPr>
      <w:r w:rsidRPr="00C54A4E">
        <w:rPr>
          <w:b/>
          <w:i/>
        </w:rPr>
        <w:t>class</w:t>
      </w:r>
      <w:r w:rsidRPr="00C54A4E">
        <w:rPr>
          <w:i/>
        </w:rPr>
        <w:t xml:space="preserve"> Mapper</w:t>
      </w:r>
    </w:p>
    <w:p w:rsidR="006C15E7" w:rsidRPr="00C54A4E" w:rsidRDefault="006C15E7" w:rsidP="006C15E7">
      <w:pPr>
        <w:pStyle w:val="ListParagraph"/>
        <w:numPr>
          <w:ilvl w:val="0"/>
          <w:numId w:val="27"/>
        </w:numPr>
        <w:jc w:val="left"/>
        <w:rPr>
          <w:i/>
        </w:rPr>
      </w:pPr>
      <w:r w:rsidRPr="00C54A4E">
        <w:rPr>
          <w:b/>
          <w:i/>
        </w:rPr>
        <w:t xml:space="preserve">   method </w:t>
      </w:r>
      <w:r w:rsidRPr="00C54A4E">
        <w:rPr>
          <w:i/>
        </w:rPr>
        <w:t xml:space="preserve">Map( </w:t>
      </w:r>
      <w:r w:rsidR="007F7B12" w:rsidRPr="00C54A4E">
        <w:rPr>
          <w:i/>
        </w:rPr>
        <w:t>docs</w:t>
      </w:r>
      <w:r w:rsidRPr="00C54A4E">
        <w:rPr>
          <w:i/>
        </w:rPr>
        <w:t xml:space="preserve"> )</w:t>
      </w:r>
    </w:p>
    <w:p w:rsidR="006C15E7" w:rsidRPr="00C54A4E" w:rsidRDefault="007F7B12" w:rsidP="007F7B12">
      <w:pPr>
        <w:pStyle w:val="ListParagraph"/>
        <w:numPr>
          <w:ilvl w:val="0"/>
          <w:numId w:val="27"/>
        </w:numPr>
        <w:jc w:val="left"/>
        <w:rPr>
          <w:i/>
        </w:rPr>
      </w:pPr>
      <w:r w:rsidRPr="00C54A4E">
        <w:rPr>
          <w:b/>
          <w:i/>
        </w:rPr>
        <w:t xml:space="preserve">     </w:t>
      </w:r>
      <w:r w:rsidR="006C15E7" w:rsidRPr="00C54A4E">
        <w:rPr>
          <w:i/>
        </w:rPr>
        <w:t xml:space="preserve">n = </w:t>
      </w:r>
      <w:r w:rsidRPr="00C54A4E">
        <w:rPr>
          <w:i/>
        </w:rPr>
        <w:t>docs</w:t>
      </w:r>
      <w:r w:rsidR="006C15E7" w:rsidRPr="00C54A4E">
        <w:rPr>
          <w:i/>
        </w:rPr>
        <w:t>.length</w:t>
      </w:r>
    </w:p>
    <w:p w:rsidR="007F7B12" w:rsidRPr="00C54A4E" w:rsidRDefault="006C15E7" w:rsidP="007F7B12">
      <w:pPr>
        <w:pStyle w:val="ListParagraph"/>
        <w:numPr>
          <w:ilvl w:val="0"/>
          <w:numId w:val="27"/>
        </w:numPr>
        <w:jc w:val="left"/>
        <w:rPr>
          <w:i/>
        </w:rPr>
      </w:pPr>
      <w:r w:rsidRPr="00C54A4E">
        <w:rPr>
          <w:i/>
        </w:rPr>
        <w:t xml:space="preserve">     </w:t>
      </w:r>
    </w:p>
    <w:p w:rsidR="006C15E7" w:rsidRPr="00C54A4E" w:rsidRDefault="006C15E7" w:rsidP="006C15E7">
      <w:pPr>
        <w:pStyle w:val="ListParagraph"/>
        <w:numPr>
          <w:ilvl w:val="0"/>
          <w:numId w:val="27"/>
        </w:numPr>
        <w:jc w:val="left"/>
        <w:rPr>
          <w:i/>
        </w:rPr>
      </w:pPr>
      <w:r w:rsidRPr="00C54A4E">
        <w:rPr>
          <w:i/>
        </w:rPr>
        <w:lastRenderedPageBreak/>
        <w:t xml:space="preserve">    </w:t>
      </w:r>
      <w:r w:rsidRPr="00C54A4E">
        <w:rPr>
          <w:b/>
          <w:i/>
        </w:rPr>
        <w:t xml:space="preserve">for </w:t>
      </w:r>
      <w:r w:rsidR="007F7B12" w:rsidRPr="00C54A4E">
        <w:rPr>
          <w:i/>
        </w:rPr>
        <w:t xml:space="preserve">i = 0 </w:t>
      </w:r>
      <w:r w:rsidR="007F7B12" w:rsidRPr="00C54A4E">
        <w:rPr>
          <w:b/>
          <w:i/>
        </w:rPr>
        <w:t xml:space="preserve">to </w:t>
      </w:r>
      <w:r w:rsidR="007F7B12" w:rsidRPr="00C54A4E">
        <w:rPr>
          <w:i/>
        </w:rPr>
        <w:t>docs.length</w:t>
      </w:r>
    </w:p>
    <w:p w:rsidR="007F7B12" w:rsidRPr="00C54A4E" w:rsidRDefault="007F7B12" w:rsidP="006C15E7">
      <w:pPr>
        <w:pStyle w:val="ListParagraph"/>
        <w:numPr>
          <w:ilvl w:val="0"/>
          <w:numId w:val="27"/>
        </w:numPr>
        <w:jc w:val="left"/>
        <w:rPr>
          <w:i/>
        </w:rPr>
      </w:pPr>
      <w:r w:rsidRPr="00C54A4E">
        <w:rPr>
          <w:i/>
        </w:rPr>
        <w:t xml:space="preserve">      </w:t>
      </w:r>
      <w:r w:rsidRPr="00C54A4E">
        <w:rPr>
          <w:b/>
          <w:i/>
        </w:rPr>
        <w:t xml:space="preserve">for </w:t>
      </w:r>
      <w:r w:rsidRPr="00C54A4E">
        <w:rPr>
          <w:i/>
        </w:rPr>
        <w:t xml:space="preserve">j = i+1 </w:t>
      </w:r>
      <w:r w:rsidRPr="00C54A4E">
        <w:rPr>
          <w:b/>
          <w:i/>
        </w:rPr>
        <w:t xml:space="preserve">to </w:t>
      </w:r>
      <w:r w:rsidRPr="00C54A4E">
        <w:rPr>
          <w:i/>
        </w:rPr>
        <w:t>docs.length</w:t>
      </w:r>
    </w:p>
    <w:p w:rsidR="006C15E7" w:rsidRPr="00C54A4E" w:rsidRDefault="007F7B12" w:rsidP="007F7B12">
      <w:pPr>
        <w:pStyle w:val="ListParagraph"/>
        <w:numPr>
          <w:ilvl w:val="0"/>
          <w:numId w:val="27"/>
        </w:numPr>
        <w:jc w:val="left"/>
        <w:rPr>
          <w:i/>
        </w:rPr>
      </w:pPr>
      <w:r w:rsidRPr="00C54A4E">
        <w:rPr>
          <w:i/>
        </w:rPr>
        <w:t xml:space="preserve">        </w:t>
      </w:r>
      <w:r w:rsidRPr="00C54A4E">
        <w:rPr>
          <w:b/>
          <w:i/>
        </w:rPr>
        <w:t xml:space="preserve">write </w:t>
      </w:r>
      <w:r w:rsidRPr="00C54A4E">
        <w:rPr>
          <w:i/>
          <w:sz w:val="24"/>
          <w:szCs w:val="24"/>
        </w:rPr>
        <w:t>(</w:t>
      </w:r>
      <w:r w:rsidRPr="00C54A4E">
        <w:rPr>
          <w:i/>
        </w:rPr>
        <w:t xml:space="preserve"> ( docs[i].id, docs[j].id ),( docs[i].tfidf, docs[j].tfidf ) </w:t>
      </w:r>
      <w:r w:rsidRPr="00C54A4E">
        <w:rPr>
          <w:i/>
          <w:sz w:val="24"/>
          <w:szCs w:val="24"/>
        </w:rPr>
        <w:t>)</w:t>
      </w:r>
    </w:p>
    <w:p w:rsidR="006C15E7" w:rsidRPr="00C54A4E" w:rsidRDefault="006C15E7" w:rsidP="006C15E7">
      <w:pPr>
        <w:pStyle w:val="ListParagraph"/>
        <w:numPr>
          <w:ilvl w:val="0"/>
          <w:numId w:val="27"/>
        </w:numPr>
        <w:jc w:val="left"/>
        <w:rPr>
          <w:i/>
        </w:rPr>
      </w:pPr>
      <w:r w:rsidRPr="00C54A4E">
        <w:rPr>
          <w:i/>
        </w:rPr>
        <w:t xml:space="preserve"> </w:t>
      </w:r>
    </w:p>
    <w:p w:rsidR="006C15E7" w:rsidRPr="00C54A4E" w:rsidRDefault="006C15E7" w:rsidP="006C15E7">
      <w:pPr>
        <w:pStyle w:val="ListParagraph"/>
        <w:numPr>
          <w:ilvl w:val="0"/>
          <w:numId w:val="27"/>
        </w:numPr>
        <w:jc w:val="left"/>
        <w:rPr>
          <w:i/>
        </w:rPr>
      </w:pPr>
      <w:r w:rsidRPr="00C54A4E">
        <w:rPr>
          <w:b/>
          <w:i/>
        </w:rPr>
        <w:t xml:space="preserve">class </w:t>
      </w:r>
      <w:r w:rsidRPr="00C54A4E">
        <w:rPr>
          <w:i/>
        </w:rPr>
        <w:t>Reducer</w:t>
      </w:r>
    </w:p>
    <w:p w:rsidR="006C15E7" w:rsidRPr="00C54A4E" w:rsidRDefault="006C15E7" w:rsidP="006C15E7">
      <w:pPr>
        <w:pStyle w:val="ListParagraph"/>
        <w:numPr>
          <w:ilvl w:val="0"/>
          <w:numId w:val="27"/>
        </w:numPr>
        <w:jc w:val="left"/>
        <w:rPr>
          <w:i/>
        </w:rPr>
      </w:pPr>
      <w:r w:rsidRPr="00C54A4E">
        <w:rPr>
          <w:b/>
          <w:i/>
        </w:rPr>
        <w:t xml:space="preserve">   method </w:t>
      </w:r>
      <w:r w:rsidRPr="00C54A4E">
        <w:rPr>
          <w:i/>
        </w:rPr>
        <w:t>Reduce</w:t>
      </w:r>
      <w:r w:rsidRPr="00C54A4E">
        <w:rPr>
          <w:i/>
          <w:sz w:val="24"/>
          <w:szCs w:val="24"/>
        </w:rPr>
        <w:t>(</w:t>
      </w:r>
      <w:r w:rsidR="006C40DA" w:rsidRPr="00C54A4E">
        <w:rPr>
          <w:i/>
          <w:sz w:val="24"/>
          <w:szCs w:val="24"/>
        </w:rPr>
        <w:t xml:space="preserve"> </w:t>
      </w:r>
      <w:r w:rsidR="006C40DA" w:rsidRPr="00C54A4E">
        <w:rPr>
          <w:i/>
        </w:rPr>
        <w:t xml:space="preserve">( docId_A, docId_B ),( docA.tfidf, docB.tfidf ) </w:t>
      </w:r>
      <w:r w:rsidRPr="00C54A4E">
        <w:rPr>
          <w:i/>
          <w:sz w:val="24"/>
          <w:szCs w:val="24"/>
        </w:rPr>
        <w:t>)</w:t>
      </w:r>
    </w:p>
    <w:p w:rsidR="006C40DA" w:rsidRPr="00C54A4E" w:rsidRDefault="006C15E7" w:rsidP="006C15E7">
      <w:pPr>
        <w:pStyle w:val="ListParagraph"/>
        <w:numPr>
          <w:ilvl w:val="0"/>
          <w:numId w:val="27"/>
        </w:numPr>
        <w:jc w:val="left"/>
        <w:rPr>
          <w:i/>
        </w:rPr>
      </w:pPr>
      <w:r w:rsidRPr="00C54A4E">
        <w:rPr>
          <w:i/>
        </w:rPr>
        <w:t xml:space="preserve">      </w:t>
      </w:r>
      <w:r w:rsidR="006C40DA" w:rsidRPr="00C54A4E">
        <w:rPr>
          <w:i/>
        </w:rPr>
        <w:t>A = docA.tfidf</w:t>
      </w:r>
    </w:p>
    <w:p w:rsidR="006C15E7" w:rsidRPr="00C54A4E" w:rsidRDefault="006C40DA" w:rsidP="006C15E7">
      <w:pPr>
        <w:pStyle w:val="ListParagraph"/>
        <w:numPr>
          <w:ilvl w:val="0"/>
          <w:numId w:val="27"/>
        </w:numPr>
        <w:jc w:val="left"/>
        <w:rPr>
          <w:i/>
        </w:rPr>
      </w:pPr>
      <w:r w:rsidRPr="00C54A4E">
        <w:rPr>
          <w:i/>
        </w:rPr>
        <w:t xml:space="preserve">     B = docB.tfidf</w:t>
      </w:r>
      <w:r w:rsidR="006C15E7" w:rsidRPr="00C54A4E">
        <w:rPr>
          <w:rFonts w:ascii="Cambria Math" w:hAnsi="Cambria Math"/>
          <w:i/>
        </w:rPr>
        <w:t xml:space="preserve"> </w:t>
      </w:r>
    </w:p>
    <w:p w:rsidR="008A0747" w:rsidRPr="00C54A4E" w:rsidRDefault="00F31158" w:rsidP="006C40DA">
      <w:pPr>
        <w:pStyle w:val="ListParagraph"/>
        <w:numPr>
          <w:ilvl w:val="0"/>
          <w:numId w:val="27"/>
        </w:numPr>
        <w:jc w:val="left"/>
      </w:pPr>
      <w:r w:rsidRPr="00C54A4E">
        <w:rPr>
          <w:b/>
          <w:i/>
        </w:rPr>
        <w:t xml:space="preserve">    </w:t>
      </w:r>
      <w:r w:rsidRPr="00C54A4E">
        <w:rPr>
          <w:i/>
        </w:rPr>
        <w:t xml:space="preserve">cosine = sum( A×B  )/ </w:t>
      </w:r>
      <w:r w:rsidRPr="00C54A4E">
        <w:rPr>
          <w:i/>
          <w:sz w:val="28"/>
          <w:szCs w:val="28"/>
        </w:rPr>
        <w:t>(</w:t>
      </w:r>
      <w:r w:rsidRPr="00C54A4E">
        <w:rPr>
          <w:i/>
        </w:rPr>
        <w:t>sqrt</w:t>
      </w:r>
      <w:r w:rsidRPr="00C54A4E">
        <w:rPr>
          <w:i/>
          <w:sz w:val="24"/>
          <w:szCs w:val="24"/>
        </w:rPr>
        <w:t>(</w:t>
      </w:r>
      <w:r w:rsidRPr="00C54A4E">
        <w:rPr>
          <w:i/>
        </w:rPr>
        <w:t xml:space="preserve"> sum(A</w:t>
      </w:r>
      <w:r w:rsidRPr="00C54A4E">
        <w:rPr>
          <w:i/>
          <w:vertAlign w:val="superscript"/>
        </w:rPr>
        <w:t>2</w:t>
      </w:r>
      <w:r w:rsidRPr="00C54A4E">
        <w:rPr>
          <w:i/>
        </w:rPr>
        <w:t xml:space="preserve">) </w:t>
      </w:r>
      <w:r w:rsidRPr="00C54A4E">
        <w:rPr>
          <w:i/>
          <w:sz w:val="24"/>
          <w:szCs w:val="24"/>
        </w:rPr>
        <w:t>)</w:t>
      </w:r>
      <w:r w:rsidRPr="00C54A4E">
        <w:rPr>
          <w:i/>
        </w:rPr>
        <w:t>× sqrt</w:t>
      </w:r>
      <w:r w:rsidRPr="00C54A4E">
        <w:rPr>
          <w:i/>
          <w:sz w:val="24"/>
          <w:szCs w:val="24"/>
        </w:rPr>
        <w:t>(</w:t>
      </w:r>
      <w:r w:rsidRPr="00C54A4E">
        <w:rPr>
          <w:i/>
        </w:rPr>
        <w:t xml:space="preserve"> sum(B</w:t>
      </w:r>
      <w:r w:rsidRPr="00C54A4E">
        <w:rPr>
          <w:i/>
          <w:vertAlign w:val="superscript"/>
        </w:rPr>
        <w:t>2</w:t>
      </w:r>
      <w:r w:rsidRPr="00C54A4E">
        <w:rPr>
          <w:i/>
        </w:rPr>
        <w:t xml:space="preserve">) </w:t>
      </w:r>
      <w:r w:rsidRPr="00C54A4E">
        <w:rPr>
          <w:i/>
          <w:sz w:val="24"/>
          <w:szCs w:val="24"/>
        </w:rPr>
        <w:t>)</w:t>
      </w:r>
      <w:r w:rsidRPr="00C54A4E">
        <w:rPr>
          <w:i/>
          <w:sz w:val="28"/>
          <w:szCs w:val="28"/>
        </w:rPr>
        <w:t>)</w:t>
      </w:r>
    </w:p>
    <w:p w:rsidR="00F31158" w:rsidRPr="00C54A4E" w:rsidRDefault="00E80A94" w:rsidP="00E80A94">
      <w:pPr>
        <w:pStyle w:val="ListParagraph"/>
        <w:numPr>
          <w:ilvl w:val="0"/>
          <w:numId w:val="27"/>
        </w:numPr>
        <w:jc w:val="left"/>
      </w:pPr>
      <w:r w:rsidRPr="00C54A4E">
        <w:rPr>
          <w:b/>
          <w:i/>
        </w:rPr>
        <w:t xml:space="preserve">   return </w:t>
      </w:r>
      <w:r w:rsidRPr="00C54A4E">
        <w:rPr>
          <w:i/>
          <w:sz w:val="24"/>
          <w:szCs w:val="24"/>
        </w:rPr>
        <w:t>(</w:t>
      </w:r>
      <w:r w:rsidRPr="00C54A4E">
        <w:rPr>
          <w:i/>
        </w:rPr>
        <w:t xml:space="preserve"> (docId_A, docId_B), cosine </w:t>
      </w:r>
      <w:r w:rsidRPr="00C54A4E">
        <w:rPr>
          <w:i/>
          <w:sz w:val="24"/>
          <w:szCs w:val="24"/>
        </w:rPr>
        <w:t>)</w:t>
      </w:r>
      <w:r w:rsidR="00F31158" w:rsidRPr="00C54A4E">
        <w:rPr>
          <w:b/>
          <w:i/>
        </w:rPr>
        <w:t xml:space="preserve">       </w:t>
      </w:r>
    </w:p>
    <w:p w:rsidR="00404EEB" w:rsidRPr="00C54A4E" w:rsidRDefault="00404EEB" w:rsidP="00404EEB">
      <w:pPr>
        <w:ind w:left="360" w:firstLine="0"/>
        <w:jc w:val="left"/>
      </w:pPr>
    </w:p>
    <w:p w:rsidR="00404EEB" w:rsidRPr="00D92056" w:rsidRDefault="00D751B8" w:rsidP="00F35FC3">
      <w:pPr>
        <w:ind w:left="360" w:firstLine="0"/>
        <w:jc w:val="left"/>
      </w:pPr>
      <w:r w:rsidRPr="00C54A4E">
        <w:t>I</w:t>
      </w:r>
      <w:r w:rsidR="00F35FC3" w:rsidRPr="00C54A4E">
        <w:t xml:space="preserve">n </w:t>
      </w:r>
      <w:r w:rsidR="00404EEB" w:rsidRPr="00C54A4E">
        <w:t>the Map phase</w:t>
      </w:r>
      <w:r w:rsidR="00F35FC3" w:rsidRPr="00C54A4E">
        <w:t>, implementing the abovementioned algorithm</w:t>
      </w:r>
      <w:r w:rsidR="003A17F5" w:rsidRPr="00C54A4E">
        <w:t>,</w:t>
      </w:r>
      <w:r w:rsidR="00F35FC3" w:rsidRPr="00C54A4E">
        <w:t xml:space="preserve"> every potential </w:t>
      </w:r>
      <w:r w:rsidR="00494CC4" w:rsidRPr="00C54A4E">
        <w:t>combination</w:t>
      </w:r>
      <w:r w:rsidR="00404EEB" w:rsidRPr="00C54A4E">
        <w:t xml:space="preserve"> of the input documents </w:t>
      </w:r>
      <w:r w:rsidR="00074FAD" w:rsidRPr="00C54A4E">
        <w:t>is</w:t>
      </w:r>
      <w:r w:rsidR="00F35FC3" w:rsidRPr="00C54A4E">
        <w:t xml:space="preserve"> </w:t>
      </w:r>
      <w:r w:rsidRPr="00C54A4E">
        <w:t>generated</w:t>
      </w:r>
      <w:r w:rsidR="00F35FC3" w:rsidRPr="00C54A4E">
        <w:t xml:space="preserve"> </w:t>
      </w:r>
      <w:r w:rsidRPr="00C54A4E">
        <w:t xml:space="preserve">and </w:t>
      </w:r>
      <w:r w:rsidR="00404EEB" w:rsidRPr="00C54A4E">
        <w:t>the document IDs</w:t>
      </w:r>
      <w:r w:rsidRPr="00C54A4E">
        <w:t xml:space="preserve"> for the key as well as </w:t>
      </w:r>
      <w:r w:rsidR="00404EEB" w:rsidRPr="00C54A4E">
        <w:t>the tf</w:t>
      </w:r>
      <w:r w:rsidRPr="00C54A4E">
        <w:t>-</w:t>
      </w:r>
      <w:r w:rsidR="00404EEB" w:rsidRPr="00C54A4E">
        <w:t>idf vectors for the value</w:t>
      </w:r>
      <w:r w:rsidRPr="00C54A4E">
        <w:t xml:space="preserve"> is set</w:t>
      </w:r>
      <w:r w:rsidR="00404EEB" w:rsidRPr="00C54A4E">
        <w:t xml:space="preserve">. </w:t>
      </w:r>
      <w:r w:rsidRPr="00C54A4E">
        <w:t>W</w:t>
      </w:r>
      <w:r w:rsidR="00F35FC3" w:rsidRPr="00C54A4E">
        <w:t xml:space="preserve">ithin the Reduce phase, </w:t>
      </w:r>
      <w:r w:rsidR="00404EEB" w:rsidRPr="00C54A4E">
        <w:t xml:space="preserve">cosine for each document pair </w:t>
      </w:r>
      <w:r w:rsidR="00F35FC3" w:rsidRPr="00C54A4E">
        <w:t xml:space="preserve">is calculated and </w:t>
      </w:r>
      <w:r w:rsidR="00404EEB" w:rsidRPr="00C54A4E">
        <w:t xml:space="preserve">the similarity matrix </w:t>
      </w:r>
      <w:r w:rsidR="00F35FC3" w:rsidRPr="00C54A4E">
        <w:t>is also provided</w:t>
      </w:r>
      <w:r w:rsidR="00404EEB" w:rsidRPr="00C54A4E">
        <w:t>.</w:t>
      </w:r>
      <w:r w:rsidR="00D92056">
        <w:t xml:space="preserve"> Algorithm 4 is visualized as follows:</w:t>
      </w:r>
    </w:p>
    <w:p w:rsidR="00A01E2A" w:rsidRDefault="00A01E2A" w:rsidP="00F35FC3">
      <w:pPr>
        <w:ind w:left="360" w:firstLine="0"/>
        <w:jc w:val="left"/>
      </w:pPr>
    </w:p>
    <w:p w:rsidR="00A01E2A" w:rsidRDefault="003A7274" w:rsidP="00A01E2A">
      <w:pPr>
        <w:pStyle w:val="figurecaption"/>
      </w:pPr>
      <w:r>
        <w:object w:dxaOrig="15360" w:dyaOrig="7366">
          <v:shape id="_x0000_i1035" type="#_x0000_t75" style="width:345.6pt;height:165.9pt" o:ole="">
            <v:imagedata r:id="rId28" o:title=""/>
          </v:shape>
          <o:OLEObject Type="Embed" ProgID="Visio.Drawing.15" ShapeID="_x0000_i1035" DrawAspect="Content" ObjectID="_1465126553" r:id="rId29"/>
        </w:object>
      </w:r>
    </w:p>
    <w:p w:rsidR="00A01E2A" w:rsidRPr="00A01E2A" w:rsidRDefault="00A01E2A" w:rsidP="00CB088B">
      <w:pPr>
        <w:pStyle w:val="figurecaption"/>
      </w:pPr>
      <w:r>
        <w:rPr>
          <w:b/>
        </w:rPr>
        <w:t xml:space="preserve">Fig. </w:t>
      </w:r>
      <w:r w:rsidR="009A4571">
        <w:rPr>
          <w:b/>
        </w:rPr>
        <w:t>2</w:t>
      </w:r>
      <w:r>
        <w:rPr>
          <w:b/>
        </w:rPr>
        <w:t>.</w:t>
      </w:r>
      <w:r>
        <w:t xml:space="preserve">  </w:t>
      </w:r>
      <w:r w:rsidR="00CB088B">
        <w:t>Algorithm 4 Visualization</w:t>
      </w:r>
    </w:p>
    <w:p w:rsidR="00EC5A92" w:rsidRPr="00C54A4E" w:rsidRDefault="003A17F5" w:rsidP="00EC5A92">
      <w:pPr>
        <w:pStyle w:val="heading1"/>
      </w:pPr>
      <w:r w:rsidRPr="00C54A4E">
        <w:t xml:space="preserve">Discussion </w:t>
      </w:r>
    </w:p>
    <w:p w:rsidR="00D23857" w:rsidRPr="00C54A4E" w:rsidRDefault="000C4C96" w:rsidP="00D23857">
      <w:pPr>
        <w:ind w:firstLine="0"/>
      </w:pPr>
      <w:r w:rsidRPr="00C54A4E">
        <w:t>In this case study, p</w:t>
      </w:r>
      <w:r w:rsidR="00D23857" w:rsidRPr="00C54A4E">
        <w:t>opular methods for measure the sim</w:t>
      </w:r>
      <w:r w:rsidR="003A17F5" w:rsidRPr="00C54A4E">
        <w:t>ilarity of texts had</w:t>
      </w:r>
      <w:r w:rsidRPr="00C54A4E">
        <w:t xml:space="preserve"> been used. In particular</w:t>
      </w:r>
      <w:r w:rsidR="003A17F5" w:rsidRPr="00C54A4E">
        <w:t>,</w:t>
      </w:r>
      <w:r w:rsidRPr="00C54A4E">
        <w:t xml:space="preserve"> </w:t>
      </w:r>
      <w:r w:rsidR="00D23857" w:rsidRPr="00C54A4E">
        <w:t xml:space="preserve">tf-idf and Cosine Similarity </w:t>
      </w:r>
      <w:r w:rsidRPr="00C54A4E">
        <w:t>were adjusted</w:t>
      </w:r>
      <w:r w:rsidR="00D23857" w:rsidRPr="00C54A4E">
        <w:t xml:space="preserve"> with the MapReduce model </w:t>
      </w:r>
      <w:r w:rsidR="003A17F5" w:rsidRPr="00C54A4E">
        <w:t>in order</w:t>
      </w:r>
      <w:r w:rsidRPr="00C54A4E">
        <w:t xml:space="preserve"> </w:t>
      </w:r>
      <w:r w:rsidR="00D23857" w:rsidRPr="00C54A4E">
        <w:t xml:space="preserve">to </w:t>
      </w:r>
      <w:r w:rsidRPr="00C54A4E">
        <w:t xml:space="preserve">propose an innovative and </w:t>
      </w:r>
      <w:r w:rsidR="00D23857" w:rsidRPr="00C54A4E">
        <w:t xml:space="preserve">scalable method. </w:t>
      </w:r>
      <w:r w:rsidR="003A17F5" w:rsidRPr="00C54A4E">
        <w:t xml:space="preserve">Authors’ approach enhances the innovative aspect of the MapReduce programming paradigm in the field of text processing. The key contribution </w:t>
      </w:r>
      <w:r w:rsidR="00D23857" w:rsidRPr="00C54A4E">
        <w:t>is that the proposed method en</w:t>
      </w:r>
      <w:r w:rsidRPr="00C54A4E">
        <w:t>hances the pro</w:t>
      </w:r>
      <w:r w:rsidR="00D23857" w:rsidRPr="00C54A4E">
        <w:t xml:space="preserve">cedure of measuring the text similarity with the Cosine metric </w:t>
      </w:r>
      <w:r w:rsidR="003A17F5" w:rsidRPr="00C54A4E">
        <w:t xml:space="preserve">and </w:t>
      </w:r>
      <w:r w:rsidR="00D751B8" w:rsidRPr="00C54A4E">
        <w:t xml:space="preserve">increase algorithm </w:t>
      </w:r>
      <w:r w:rsidR="00D23857" w:rsidRPr="00C54A4E">
        <w:t xml:space="preserve">scalability. </w:t>
      </w:r>
      <w:r w:rsidR="00494CC4" w:rsidRPr="00C54A4E">
        <w:t xml:space="preserve">The implementation </w:t>
      </w:r>
      <w:r w:rsidR="007C1C6F" w:rsidRPr="00C54A4E">
        <w:t xml:space="preserve">of the aforementioned </w:t>
      </w:r>
      <w:r w:rsidR="00D23857" w:rsidRPr="00C54A4E">
        <w:t>techniques on computer clusters run</w:t>
      </w:r>
      <w:r w:rsidR="00D23857" w:rsidRPr="00C54A4E">
        <w:lastRenderedPageBreak/>
        <w:t>ning the Hadoop Distribut</w:t>
      </w:r>
      <w:r w:rsidR="007C1C6F" w:rsidRPr="00C54A4E">
        <w:t>ed File System (HDFS) blended with</w:t>
      </w:r>
      <w:r w:rsidR="00D751B8" w:rsidRPr="00C54A4E">
        <w:t xml:space="preserve"> MapRe</w:t>
      </w:r>
      <w:r w:rsidR="00D23857" w:rsidRPr="00C54A4E">
        <w:t>duce</w:t>
      </w:r>
      <w:r w:rsidR="007C1C6F" w:rsidRPr="00C54A4E">
        <w:t xml:space="preserve"> </w:t>
      </w:r>
      <w:r w:rsidR="003A17F5" w:rsidRPr="00C54A4E">
        <w:t xml:space="preserve">also </w:t>
      </w:r>
      <w:r w:rsidR="007C1C6F" w:rsidRPr="00C54A4E">
        <w:t>ensure algorithms effectiveness</w:t>
      </w:r>
      <w:r w:rsidR="00D23857" w:rsidRPr="00C54A4E">
        <w:t xml:space="preserve">. </w:t>
      </w:r>
      <w:r w:rsidR="00F3144C" w:rsidRPr="00C54A4E">
        <w:t xml:space="preserve">The proposed method </w:t>
      </w:r>
      <w:r w:rsidR="00D23857" w:rsidRPr="00C54A4E">
        <w:t xml:space="preserve">is currently at the design and implementation stage. Therefore, more clear and specific conclusions for its efficiency, as well as proposals for revisions and improvement, are to be provided after the projects' overall </w:t>
      </w:r>
      <w:r w:rsidR="00494CC4" w:rsidRPr="00C54A4E">
        <w:t>implementation</w:t>
      </w:r>
      <w:r w:rsidR="00D23857" w:rsidRPr="00C54A4E">
        <w:t>.</w:t>
      </w:r>
    </w:p>
    <w:p w:rsidR="00EC5A92" w:rsidRDefault="00726C33" w:rsidP="006E6EB1">
      <w:pPr>
        <w:ind w:firstLine="0"/>
      </w:pPr>
      <w:r w:rsidRPr="00C54A4E">
        <w:t>Authors’ f</w:t>
      </w:r>
      <w:r w:rsidR="00D23857" w:rsidRPr="00C54A4E">
        <w:t xml:space="preserve">uture work </w:t>
      </w:r>
      <w:r w:rsidRPr="00C54A4E">
        <w:t xml:space="preserve">concerns </w:t>
      </w:r>
      <w:r w:rsidR="006B42CA" w:rsidRPr="00C54A4E">
        <w:t>the finalized proposed method version as well as statistically analyzed results of the data collected during piloting implementation procedure presentation. In addition the</w:t>
      </w:r>
      <w:r w:rsidRPr="00C54A4E">
        <w:t xml:space="preserve"> software’s design and developm</w:t>
      </w:r>
      <w:bookmarkStart w:id="0" w:name="_GoBack"/>
      <w:bookmarkEnd w:id="0"/>
      <w:r w:rsidRPr="00C54A4E">
        <w:t>ent for the CSMR algorithm implementation on real text files</w:t>
      </w:r>
      <w:r w:rsidR="006B42CA" w:rsidRPr="00C54A4E">
        <w:t xml:space="preserve"> is ongoing. </w:t>
      </w:r>
      <w:r w:rsidR="00D67524" w:rsidRPr="00C54A4E">
        <w:t xml:space="preserve">An additional </w:t>
      </w:r>
      <w:r w:rsidR="003227D1" w:rsidRPr="00C54A4E">
        <w:t xml:space="preserve">research </w:t>
      </w:r>
      <w:r w:rsidR="00D67524" w:rsidRPr="00C54A4E">
        <w:t xml:space="preserve">approach is the </w:t>
      </w:r>
      <w:r w:rsidR="003227D1" w:rsidRPr="00C54A4E">
        <w:t xml:space="preserve">implementation of the abovementioned algorithm with the use of </w:t>
      </w:r>
      <w:r w:rsidR="00D67524" w:rsidRPr="00C54A4E">
        <w:t xml:space="preserve">tools like Apache Spark </w:t>
      </w:r>
      <w:r w:rsidR="003227D1" w:rsidRPr="00C54A4E">
        <w:t xml:space="preserve">and </w:t>
      </w:r>
      <w:r w:rsidR="00D67524" w:rsidRPr="00C54A4E">
        <w:t>Sca</w:t>
      </w:r>
      <w:r w:rsidR="003227D1" w:rsidRPr="00C54A4E">
        <w:t xml:space="preserve">la </w:t>
      </w:r>
      <w:r w:rsidR="00BC6D1A">
        <w:fldChar w:fldCharType="begin" w:fldLock="1"/>
      </w:r>
      <w:r w:rsidR="00B979EF">
        <w:instrText>ADDIN CSL_CITATION { "citationItems" : [ { "id" : "ITEM-1", "itemData" : { "author" : [ { "dropping-particle" : "", "family" : "Zaharia", "given" : "Matei", "non-dropping-particle" : "", "parse-names" : false, "suffix" : "" }, { "dropping-particle" : "", "family" : "Chowdhury", "given" : "Mosharaf", "non-dropping-particle" : "", "parse-names" : false, "suffix" : "" }, { "dropping-particle" : "", "family" : "Franklin", "given" : "Michael J", "non-dropping-particle" : "", "parse-names" : false, "suffix" : "" }, { "dropping-particle" : "", "family" : "Shenker", "given" : "Scott", "non-dropping-particle" : "", "parse-names" : false, "suffix" : "" }, { "dropping-particle" : "", "family" : "Stoica", "given" : "Ion", "non-dropping-particle" : "", "parse-names" : false, "suffix" : "" } ], "id" : "ITEM-1", "issued" : { "date-parts" : [ [ "0" ] ] }, "title" : "Spark : Cluster Computing with Working Sets", "type" : "article-journal" }, "uris" : [ "http://www.mendeley.com/documents/?uuid=10240e70-8e2e-428a-a736-ee2b8e6cb84e" ] } ], "mendeley" : { "previouslyFormattedCitation" : "[23]" }, "properties" : { "noteIndex" : 0 }, "schema" : "https://github.com/citation-style-language/schema/raw/master/csl-citation.json" }</w:instrText>
      </w:r>
      <w:r w:rsidR="00BC6D1A">
        <w:fldChar w:fldCharType="separate"/>
      </w:r>
      <w:r w:rsidR="00B979EF" w:rsidRPr="00B979EF">
        <w:rPr>
          <w:noProof/>
        </w:rPr>
        <w:t>[23]</w:t>
      </w:r>
      <w:r w:rsidR="00BC6D1A">
        <w:fldChar w:fldCharType="end"/>
      </w:r>
      <w:r w:rsidR="00BC6D1A">
        <w:t xml:space="preserve"> </w:t>
      </w:r>
      <w:r w:rsidR="003227D1" w:rsidRPr="00C54A4E">
        <w:t>as well as a</w:t>
      </w:r>
      <w:r w:rsidR="00D67524" w:rsidRPr="00C54A4E">
        <w:t>n Open Source pro</w:t>
      </w:r>
      <w:r w:rsidR="003227D1" w:rsidRPr="00C54A4E">
        <w:t>ject implemented in Java.</w:t>
      </w:r>
    </w:p>
    <w:p w:rsidR="006D013E" w:rsidRDefault="006D013E" w:rsidP="006D013E">
      <w:pPr>
        <w:ind w:firstLine="0"/>
      </w:pPr>
    </w:p>
    <w:p w:rsidR="006D013E" w:rsidRDefault="006D013E" w:rsidP="00974532">
      <w:pPr>
        <w:ind w:firstLine="0"/>
        <w:jc w:val="left"/>
      </w:pPr>
      <w:r w:rsidRPr="006D013E">
        <w:rPr>
          <w:b/>
        </w:rPr>
        <w:t>Acknowledgements.</w:t>
      </w:r>
      <w:r w:rsidR="00974532">
        <w:t xml:space="preserve"> </w:t>
      </w:r>
      <w:r w:rsidR="00974532" w:rsidRPr="00974532">
        <w:t>This research has been co-financed by the European Union (European Social Fund – ESF) and Greek national funds through the Operational Program "Education and Lifelong Learning" of the National Strategic Reference Framework (NSRF) - Research Funding Program: Thales. Investing in knowledge society through the European Social Fund.</w:t>
      </w:r>
      <w:r w:rsidR="00974532">
        <w:rPr>
          <w:noProof/>
          <w:lang w:val="el-GR" w:eastAsia="el-GR"/>
        </w:rPr>
        <w:drawing>
          <wp:inline distT="0" distB="0" distL="0" distR="0" wp14:anchorId="369850A1" wp14:editId="0C5A09E2">
            <wp:extent cx="2863913" cy="6876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6580" cy="693071"/>
                    </a:xfrm>
                    <a:prstGeom prst="rect">
                      <a:avLst/>
                    </a:prstGeom>
                    <a:noFill/>
                  </pic:spPr>
                </pic:pic>
              </a:graphicData>
            </a:graphic>
          </wp:inline>
        </w:drawing>
      </w:r>
    </w:p>
    <w:p w:rsidR="00974532" w:rsidRPr="00C54A4E" w:rsidRDefault="00974532" w:rsidP="00974532">
      <w:pPr>
        <w:ind w:firstLine="0"/>
        <w:jc w:val="left"/>
      </w:pPr>
    </w:p>
    <w:sdt>
      <w:sdtPr>
        <w:rPr>
          <w:b w:val="0"/>
          <w:bCs/>
          <w:sz w:val="18"/>
          <w:szCs w:val="18"/>
        </w:rPr>
        <w:id w:val="-1804067031"/>
        <w:docPartObj>
          <w:docPartGallery w:val="Bibliographies"/>
          <w:docPartUnique/>
        </w:docPartObj>
      </w:sdtPr>
      <w:sdtEndPr>
        <w:rPr>
          <w:bCs w:val="0"/>
        </w:rPr>
      </w:sdtEndPr>
      <w:sdtContent>
        <w:p w:rsidR="00BC6D1A" w:rsidRDefault="00EC5A92" w:rsidP="00BC6D1A">
          <w:pPr>
            <w:pStyle w:val="Heading10"/>
            <w:rPr>
              <w:sz w:val="18"/>
              <w:szCs w:val="18"/>
            </w:rPr>
          </w:pPr>
          <w:r w:rsidRPr="00944BD0">
            <w:rPr>
              <w:sz w:val="18"/>
              <w:szCs w:val="18"/>
            </w:rPr>
            <w:t>References</w:t>
          </w:r>
        </w:p>
        <w:p w:rsidR="00B979EF" w:rsidRPr="00974532" w:rsidRDefault="00BC6D1A">
          <w:pPr>
            <w:pStyle w:val="NormalWeb"/>
            <w:ind w:left="480" w:hanging="480"/>
            <w:divId w:val="1786581076"/>
            <w:rPr>
              <w:noProof/>
              <w:sz w:val="18"/>
              <w:lang w:val="en-US"/>
            </w:rPr>
          </w:pPr>
          <w:r>
            <w:fldChar w:fldCharType="begin" w:fldLock="1"/>
          </w:r>
          <w:r w:rsidRPr="003A7274">
            <w:rPr>
              <w:lang w:val="en-US"/>
            </w:rPr>
            <w:instrText xml:space="preserve">ADDIN Mendeley Bibliography CSL_BIBLIOGRAPHY </w:instrText>
          </w:r>
          <w:r>
            <w:fldChar w:fldCharType="separate"/>
          </w:r>
          <w:r w:rsidR="00B979EF" w:rsidRPr="00974532">
            <w:rPr>
              <w:noProof/>
              <w:sz w:val="18"/>
              <w:lang w:val="en-US"/>
            </w:rPr>
            <w:t>1. Wu X, Zhu X, Member S (2014) Data Mining with Big Data. 26:97–107.</w:t>
          </w:r>
        </w:p>
        <w:p w:rsidR="00B979EF" w:rsidRPr="00974532" w:rsidRDefault="00B979EF">
          <w:pPr>
            <w:pStyle w:val="NormalWeb"/>
            <w:ind w:left="480" w:hanging="480"/>
            <w:divId w:val="1786581076"/>
            <w:rPr>
              <w:noProof/>
              <w:sz w:val="18"/>
              <w:lang w:val="en-US"/>
            </w:rPr>
          </w:pPr>
          <w:r w:rsidRPr="00974532">
            <w:rPr>
              <w:noProof/>
              <w:sz w:val="18"/>
              <w:lang w:val="en-US"/>
            </w:rPr>
            <w:t>2. Chen H, Storey VC (2012) B USINESS I NTELLIGENCE AND A NALYTICS : F ROM B IG D ATA TO B IG I MPACT. 36:1165–1188.</w:t>
          </w:r>
        </w:p>
        <w:p w:rsidR="00B979EF" w:rsidRPr="00974532" w:rsidRDefault="00B979EF">
          <w:pPr>
            <w:pStyle w:val="NormalWeb"/>
            <w:ind w:left="480" w:hanging="480"/>
            <w:divId w:val="1786581076"/>
            <w:rPr>
              <w:noProof/>
              <w:sz w:val="18"/>
              <w:lang w:val="en-US"/>
            </w:rPr>
          </w:pPr>
          <w:r w:rsidRPr="00974532">
            <w:rPr>
              <w:noProof/>
              <w:sz w:val="18"/>
              <w:lang w:val="en-US"/>
            </w:rPr>
            <w:t>3. Taylor RC (2010) An overview of the Hadoop/MapReduce/HBase framework and its current applications in bioinformatics. BMC Bioinformatics 11 Suppl 1:S1. doi: 10.1186/1471-2105-11-S12-S1</w:t>
          </w:r>
        </w:p>
        <w:p w:rsidR="00B979EF" w:rsidRPr="00974532" w:rsidRDefault="00B979EF">
          <w:pPr>
            <w:pStyle w:val="NormalWeb"/>
            <w:ind w:left="480" w:hanging="480"/>
            <w:divId w:val="1786581076"/>
            <w:rPr>
              <w:noProof/>
              <w:sz w:val="18"/>
              <w:lang w:val="en-US"/>
            </w:rPr>
          </w:pPr>
          <w:r w:rsidRPr="00974532">
            <w:rPr>
              <w:noProof/>
              <w:sz w:val="18"/>
              <w:lang w:val="en-US"/>
            </w:rPr>
            <w:t>4. Matsunaga A, Tsugawa M, Fortes J (2008) CloudBLAST: Combining MapReduce and Virtualization on Distributed Resources for Bioinformatics Applications. 2008 IEEE Fourth Int Conf eScience 222–229. doi: 10.1109/eScience.2008.62</w:t>
          </w:r>
        </w:p>
        <w:p w:rsidR="00B979EF" w:rsidRPr="00974532" w:rsidRDefault="00B979EF">
          <w:pPr>
            <w:pStyle w:val="NormalWeb"/>
            <w:ind w:left="480" w:hanging="480"/>
            <w:divId w:val="1786581076"/>
            <w:rPr>
              <w:noProof/>
              <w:sz w:val="18"/>
              <w:lang w:val="en-US"/>
            </w:rPr>
          </w:pPr>
          <w:r w:rsidRPr="00974532">
            <w:rPr>
              <w:noProof/>
              <w:sz w:val="18"/>
              <w:lang w:val="en-US"/>
            </w:rPr>
            <w:t xml:space="preserve">5. Huang A (2008) Similarity Measures for Text Document Clustering. </w:t>
          </w:r>
        </w:p>
        <w:p w:rsidR="00B979EF" w:rsidRPr="00974532" w:rsidRDefault="00B979EF">
          <w:pPr>
            <w:pStyle w:val="NormalWeb"/>
            <w:ind w:left="480" w:hanging="480"/>
            <w:divId w:val="1786581076"/>
            <w:rPr>
              <w:noProof/>
              <w:sz w:val="18"/>
              <w:lang w:val="en-US"/>
            </w:rPr>
          </w:pPr>
          <w:r w:rsidRPr="00974532">
            <w:rPr>
              <w:noProof/>
              <w:sz w:val="18"/>
              <w:lang w:val="en-US"/>
            </w:rPr>
            <w:t xml:space="preserve">6. Ramos J, Eden J, Edu R Using TF-IDF to Determine Word Relevance in Document Queries. </w:t>
          </w:r>
        </w:p>
        <w:p w:rsidR="00B979EF" w:rsidRPr="00974532" w:rsidRDefault="00B979EF">
          <w:pPr>
            <w:pStyle w:val="NormalWeb"/>
            <w:ind w:left="480" w:hanging="480"/>
            <w:divId w:val="1786581076"/>
            <w:rPr>
              <w:noProof/>
              <w:sz w:val="18"/>
              <w:lang w:val="en-US"/>
            </w:rPr>
          </w:pPr>
          <w:r w:rsidRPr="00974532">
            <w:rPr>
              <w:noProof/>
              <w:sz w:val="18"/>
              <w:lang w:val="en-US"/>
            </w:rPr>
            <w:lastRenderedPageBreak/>
            <w:t>7. Tata S, Patel JM, Science C, Arbor A (2007) Estimating the Selectivity of tf-idf based Cosine Similarity Predicates. 36:7–12.</w:t>
          </w:r>
        </w:p>
        <w:p w:rsidR="00B979EF" w:rsidRPr="00974532" w:rsidRDefault="00B979EF">
          <w:pPr>
            <w:pStyle w:val="NormalWeb"/>
            <w:ind w:left="480" w:hanging="480"/>
            <w:divId w:val="1786581076"/>
            <w:rPr>
              <w:noProof/>
              <w:sz w:val="18"/>
              <w:lang w:val="en-US"/>
            </w:rPr>
          </w:pPr>
          <w:r w:rsidRPr="00974532">
            <w:rPr>
              <w:noProof/>
              <w:sz w:val="18"/>
              <w:lang w:val="en-US"/>
            </w:rPr>
            <w:t>8. Elsayed T, Lin J, Oard DW (2008) Pairwise Document Similarity in Large Collections with MapReduce. 265–268.</w:t>
          </w:r>
        </w:p>
        <w:p w:rsidR="00B979EF" w:rsidRPr="00974532" w:rsidRDefault="00B979EF">
          <w:pPr>
            <w:pStyle w:val="NormalWeb"/>
            <w:ind w:left="480" w:hanging="480"/>
            <w:divId w:val="1786581076"/>
            <w:rPr>
              <w:noProof/>
              <w:sz w:val="18"/>
              <w:lang w:val="en-US"/>
            </w:rPr>
          </w:pPr>
          <w:r w:rsidRPr="00974532">
            <w:rPr>
              <w:noProof/>
              <w:sz w:val="18"/>
              <w:lang w:val="en-US"/>
            </w:rPr>
            <w:t>9. Bin L, Yuan G (2012) Improvement of TF-IDF Algorithm Based on Hadoop Framework. Proc 2nd Int Conf Comput Appl Syst Model 391–393. doi: 10.2991/iccasm.2012.98</w:t>
          </w:r>
        </w:p>
        <w:p w:rsidR="00B979EF" w:rsidRPr="00974532" w:rsidRDefault="00B979EF">
          <w:pPr>
            <w:pStyle w:val="NormalWeb"/>
            <w:ind w:left="480" w:hanging="480"/>
            <w:divId w:val="1786581076"/>
            <w:rPr>
              <w:noProof/>
              <w:sz w:val="18"/>
              <w:lang w:val="en-US"/>
            </w:rPr>
          </w:pPr>
          <w:r w:rsidRPr="00974532">
            <w:rPr>
              <w:noProof/>
              <w:sz w:val="18"/>
              <w:lang w:val="en-US"/>
            </w:rPr>
            <w:t xml:space="preserve">10. Bank J, Cole B (2008) Calculating the Jaccard Similarity Coefficient with Map Reduce for Entity Pairs in Wikipedia. </w:t>
          </w:r>
        </w:p>
        <w:p w:rsidR="00B979EF" w:rsidRPr="00974532" w:rsidRDefault="00B979EF">
          <w:pPr>
            <w:pStyle w:val="NormalWeb"/>
            <w:ind w:left="480" w:hanging="480"/>
            <w:divId w:val="1786581076"/>
            <w:rPr>
              <w:noProof/>
              <w:sz w:val="18"/>
              <w:lang w:val="en-US"/>
            </w:rPr>
          </w:pPr>
          <w:r w:rsidRPr="00974532">
            <w:rPr>
              <w:noProof/>
              <w:sz w:val="18"/>
              <w:lang w:val="en-US"/>
            </w:rPr>
            <w:t>11. Wan J, Yu W, Xu X (2009) Design and Implement of Distributed Document Clustering Based on MapReduce. 7:278–280.</w:t>
          </w:r>
        </w:p>
        <w:p w:rsidR="00B979EF" w:rsidRPr="00974532" w:rsidRDefault="00B979EF">
          <w:pPr>
            <w:pStyle w:val="NormalWeb"/>
            <w:ind w:left="480" w:hanging="480"/>
            <w:divId w:val="1786581076"/>
            <w:rPr>
              <w:noProof/>
              <w:sz w:val="18"/>
              <w:lang w:val="en-US"/>
            </w:rPr>
          </w:pPr>
          <w:r w:rsidRPr="00974532">
            <w:rPr>
              <w:noProof/>
              <w:sz w:val="18"/>
              <w:lang w:val="en-US"/>
            </w:rPr>
            <w:t>12. Zhou P, Lei J, Ye W (2011) Large-Scale Data Sets Clustering Based on MapReduce and Hadoop. 16:5956–5963.</w:t>
          </w:r>
        </w:p>
        <w:p w:rsidR="00B979EF" w:rsidRPr="00974532" w:rsidRDefault="00B979EF">
          <w:pPr>
            <w:pStyle w:val="NormalWeb"/>
            <w:ind w:left="480" w:hanging="480"/>
            <w:divId w:val="1786581076"/>
            <w:rPr>
              <w:noProof/>
              <w:sz w:val="18"/>
              <w:lang w:val="en-US"/>
            </w:rPr>
          </w:pPr>
          <w:r w:rsidRPr="00974532">
            <w:rPr>
              <w:noProof/>
              <w:sz w:val="18"/>
              <w:lang w:val="en-US"/>
            </w:rPr>
            <w:t xml:space="preserve">13. Mihalcea R, Corley C, Strapparava C (2005) Corpus-based and Knowledge-based Measures of Text Semantic Similarity. </w:t>
          </w:r>
        </w:p>
        <w:p w:rsidR="00B979EF" w:rsidRPr="00974532" w:rsidRDefault="00B979EF">
          <w:pPr>
            <w:pStyle w:val="NormalWeb"/>
            <w:ind w:left="480" w:hanging="480"/>
            <w:divId w:val="1786581076"/>
            <w:rPr>
              <w:noProof/>
              <w:sz w:val="18"/>
              <w:lang w:val="en-US"/>
            </w:rPr>
          </w:pPr>
          <w:r w:rsidRPr="00974532">
            <w:rPr>
              <w:noProof/>
              <w:sz w:val="18"/>
              <w:lang w:val="en-US"/>
            </w:rPr>
            <w:t>14. Turney PD (2010) From Frequency to Meaning : Vector Space Models of Semantics. 37:141–188.</w:t>
          </w:r>
        </w:p>
        <w:p w:rsidR="00B979EF" w:rsidRPr="00974532" w:rsidRDefault="00B979EF">
          <w:pPr>
            <w:pStyle w:val="NormalWeb"/>
            <w:ind w:left="480" w:hanging="480"/>
            <w:divId w:val="1786581076"/>
            <w:rPr>
              <w:noProof/>
              <w:sz w:val="18"/>
              <w:lang w:val="en-US"/>
            </w:rPr>
          </w:pPr>
          <w:r w:rsidRPr="00974532">
            <w:rPr>
              <w:noProof/>
              <w:sz w:val="18"/>
              <w:lang w:val="en-US"/>
            </w:rPr>
            <w:t>15. Raghavan V V., Wong SKM (1986) A critical analysis of vector space model for information retrieval. J Am Soc Inf Sci 37:279–287. doi: 10.1002/asi.4630370502</w:t>
          </w:r>
        </w:p>
        <w:p w:rsidR="00B979EF" w:rsidRPr="00974532" w:rsidRDefault="00B979EF">
          <w:pPr>
            <w:pStyle w:val="NormalWeb"/>
            <w:ind w:left="480" w:hanging="480"/>
            <w:divId w:val="1786581076"/>
            <w:rPr>
              <w:noProof/>
              <w:sz w:val="18"/>
              <w:lang w:val="en-US"/>
            </w:rPr>
          </w:pPr>
          <w:r w:rsidRPr="00974532">
            <w:rPr>
              <w:noProof/>
              <w:sz w:val="18"/>
              <w:lang w:val="en-US"/>
            </w:rPr>
            <w:t xml:space="preserve">16. Terms RT NRC Publications Archive Archives des publications du CNRC Coherent Keyphrase Extraction via Web Mining Coherent Keyphrase Extraction via Web Mining *. </w:t>
          </w:r>
        </w:p>
        <w:p w:rsidR="00B979EF" w:rsidRPr="00974532" w:rsidRDefault="00B979EF">
          <w:pPr>
            <w:pStyle w:val="NormalWeb"/>
            <w:ind w:left="480" w:hanging="480"/>
            <w:divId w:val="1786581076"/>
            <w:rPr>
              <w:noProof/>
              <w:sz w:val="18"/>
              <w:lang w:val="en-US"/>
            </w:rPr>
          </w:pPr>
          <w:r w:rsidRPr="00974532">
            <w:rPr>
              <w:noProof/>
              <w:sz w:val="18"/>
              <w:lang w:val="en-US"/>
            </w:rPr>
            <w:t>17. Kalaivendhan K, Sumathi P (2014) An Efficient Clustering Method To Find Similarity Between The Documents. 2:2532–2535.</w:t>
          </w:r>
        </w:p>
        <w:p w:rsidR="00B979EF" w:rsidRPr="00974532" w:rsidRDefault="00B979EF">
          <w:pPr>
            <w:pStyle w:val="NormalWeb"/>
            <w:ind w:left="480" w:hanging="480"/>
            <w:divId w:val="1786581076"/>
            <w:rPr>
              <w:noProof/>
              <w:sz w:val="18"/>
              <w:lang w:val="en-US"/>
            </w:rPr>
          </w:pPr>
          <w:r w:rsidRPr="00974532">
            <w:rPr>
              <w:noProof/>
              <w:sz w:val="18"/>
              <w:lang w:val="en-US"/>
            </w:rPr>
            <w:t>18. Shvachko K, Kuang H, Radia S, Chansler R (2010) The Hadoop Distributed File System. 2010 IEEE 26th Symp Mass Storage Syst Technol 1–10. doi: 10.1109/MSST.2010.5496972</w:t>
          </w:r>
        </w:p>
        <w:p w:rsidR="00B979EF" w:rsidRPr="00974532" w:rsidRDefault="00B979EF">
          <w:pPr>
            <w:pStyle w:val="NormalWeb"/>
            <w:ind w:left="480" w:hanging="480"/>
            <w:divId w:val="1786581076"/>
            <w:rPr>
              <w:noProof/>
              <w:sz w:val="18"/>
              <w:lang w:val="en-US"/>
            </w:rPr>
          </w:pPr>
          <w:r w:rsidRPr="00974532">
            <w:rPr>
              <w:noProof/>
              <w:sz w:val="18"/>
              <w:lang w:val="en-US"/>
            </w:rPr>
            <w:t>19. Lin X, Meng Z, Xu C, Wang M (2012) A Practical Performance Model for Hadoop MapReduce. 2012 IEEE Int Conf Clust Comput Work 231–239. doi: 10.1109/ClusterW.2012.24</w:t>
          </w:r>
        </w:p>
        <w:p w:rsidR="00B979EF" w:rsidRPr="00974532" w:rsidRDefault="00B979EF">
          <w:pPr>
            <w:pStyle w:val="NormalWeb"/>
            <w:ind w:left="480" w:hanging="480"/>
            <w:divId w:val="1786581076"/>
            <w:rPr>
              <w:noProof/>
              <w:sz w:val="18"/>
              <w:lang w:val="en-US"/>
            </w:rPr>
          </w:pPr>
          <w:r w:rsidRPr="00974532">
            <w:rPr>
              <w:noProof/>
              <w:sz w:val="18"/>
              <w:lang w:val="en-US"/>
            </w:rPr>
            <w:t>20. Ekanayake J, Pallickara S, Fox G (2008) MapReduce for Data Intensive Scientific Analyses. 2008 IEEE Fourth Int Conf eScience 277–284. doi: 10.1109/eScience.2008.59</w:t>
          </w:r>
        </w:p>
        <w:p w:rsidR="00B979EF" w:rsidRPr="00974532" w:rsidRDefault="00B979EF">
          <w:pPr>
            <w:pStyle w:val="NormalWeb"/>
            <w:ind w:left="480" w:hanging="480"/>
            <w:divId w:val="1786581076"/>
            <w:rPr>
              <w:noProof/>
              <w:sz w:val="18"/>
              <w:lang w:val="en-US"/>
            </w:rPr>
          </w:pPr>
          <w:r w:rsidRPr="00974532">
            <w:rPr>
              <w:noProof/>
              <w:sz w:val="18"/>
              <w:lang w:val="en-US"/>
            </w:rPr>
            <w:t>21. Dean J, Ghemawat S MapReduce : Simplified Data Processing on Large Clusters. 1–13.</w:t>
          </w:r>
        </w:p>
        <w:p w:rsidR="00B979EF" w:rsidRPr="00974532" w:rsidRDefault="00B979EF">
          <w:pPr>
            <w:pStyle w:val="NormalWeb"/>
            <w:ind w:left="480" w:hanging="480"/>
            <w:divId w:val="1786581076"/>
            <w:rPr>
              <w:noProof/>
              <w:sz w:val="18"/>
              <w:lang w:val="en-US"/>
            </w:rPr>
          </w:pPr>
          <w:r w:rsidRPr="00974532">
            <w:rPr>
              <w:noProof/>
              <w:sz w:val="18"/>
              <w:lang w:val="en-US"/>
            </w:rPr>
            <w:lastRenderedPageBreak/>
            <w:t>22. Lämmel R (2008) Google’s MapReduce programming model — Revisited. Sci Comput Program 70:1–30. doi: 10.1016/j.scico.2007.07.001</w:t>
          </w:r>
        </w:p>
        <w:p w:rsidR="00B979EF" w:rsidRPr="00974532" w:rsidRDefault="00B979EF">
          <w:pPr>
            <w:pStyle w:val="NormalWeb"/>
            <w:ind w:left="480" w:hanging="480"/>
            <w:divId w:val="1786581076"/>
            <w:rPr>
              <w:noProof/>
              <w:sz w:val="18"/>
              <w:lang w:val="en-US"/>
            </w:rPr>
          </w:pPr>
          <w:r w:rsidRPr="00974532">
            <w:rPr>
              <w:noProof/>
              <w:sz w:val="18"/>
              <w:lang w:val="en-US"/>
            </w:rPr>
            <w:t xml:space="preserve">23. Zaharia M, Chowdhury M, Franklin MJ, et al. Spark : Cluster Computing with Working Sets. </w:t>
          </w:r>
        </w:p>
        <w:p w:rsidR="00EC5A92" w:rsidRPr="00C54A4E" w:rsidRDefault="00BC6D1A" w:rsidP="001C518F">
          <w:pPr>
            <w:pStyle w:val="referenceitem"/>
            <w:numPr>
              <w:ilvl w:val="0"/>
              <w:numId w:val="0"/>
            </w:numPr>
          </w:pPr>
          <w:r>
            <w:fldChar w:fldCharType="end"/>
          </w:r>
        </w:p>
      </w:sdtContent>
    </w:sdt>
    <w:sectPr w:rsidR="00EC5A92" w:rsidRPr="00C54A4E" w:rsidSect="00CE7667">
      <w:pgSz w:w="11906" w:h="16838" w:code="9"/>
      <w:pgMar w:top="2948" w:right="2494" w:bottom="2948" w:left="2494" w:header="2381" w:footer="23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775" w:rsidRDefault="00467775">
      <w:r>
        <w:separator/>
      </w:r>
    </w:p>
  </w:endnote>
  <w:endnote w:type="continuationSeparator" w:id="0">
    <w:p w:rsidR="00467775" w:rsidRDefault="0046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2FF" w:usb1="420024FF"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775" w:rsidRDefault="00467775" w:rsidP="00895F20">
      <w:pPr>
        <w:ind w:firstLine="0"/>
      </w:pPr>
      <w:r>
        <w:separator/>
      </w:r>
    </w:p>
  </w:footnote>
  <w:footnote w:type="continuationSeparator" w:id="0">
    <w:p w:rsidR="00467775" w:rsidRDefault="00467775" w:rsidP="00895F20">
      <w:pPr>
        <w:ind w:firstLin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FAC733C"/>
    <w:lvl w:ilvl="0">
      <w:start w:val="1"/>
      <w:numFmt w:val="decimal"/>
      <w:lvlText w:val="%1."/>
      <w:lvlJc w:val="left"/>
      <w:pPr>
        <w:tabs>
          <w:tab w:val="num" w:pos="1492"/>
        </w:tabs>
        <w:ind w:left="1492" w:hanging="360"/>
      </w:pPr>
    </w:lvl>
  </w:abstractNum>
  <w:abstractNum w:abstractNumId="1">
    <w:nsid w:val="FFFFFF7D"/>
    <w:multiLevelType w:val="singleLevel"/>
    <w:tmpl w:val="71B49DFC"/>
    <w:lvl w:ilvl="0">
      <w:start w:val="1"/>
      <w:numFmt w:val="decimal"/>
      <w:lvlText w:val="%1."/>
      <w:lvlJc w:val="left"/>
      <w:pPr>
        <w:tabs>
          <w:tab w:val="num" w:pos="1209"/>
        </w:tabs>
        <w:ind w:left="1209" w:hanging="360"/>
      </w:pPr>
    </w:lvl>
  </w:abstractNum>
  <w:abstractNum w:abstractNumId="2">
    <w:nsid w:val="FFFFFF7E"/>
    <w:multiLevelType w:val="singleLevel"/>
    <w:tmpl w:val="788E45C2"/>
    <w:lvl w:ilvl="0">
      <w:start w:val="1"/>
      <w:numFmt w:val="decimal"/>
      <w:lvlText w:val="%1."/>
      <w:lvlJc w:val="left"/>
      <w:pPr>
        <w:tabs>
          <w:tab w:val="num" w:pos="926"/>
        </w:tabs>
        <w:ind w:left="926" w:hanging="360"/>
      </w:pPr>
    </w:lvl>
  </w:abstractNum>
  <w:abstractNum w:abstractNumId="3">
    <w:nsid w:val="FFFFFF7F"/>
    <w:multiLevelType w:val="singleLevel"/>
    <w:tmpl w:val="8618C808"/>
    <w:lvl w:ilvl="0">
      <w:start w:val="1"/>
      <w:numFmt w:val="decimal"/>
      <w:lvlText w:val="%1."/>
      <w:lvlJc w:val="left"/>
      <w:pPr>
        <w:tabs>
          <w:tab w:val="num" w:pos="643"/>
        </w:tabs>
        <w:ind w:left="643" w:hanging="360"/>
      </w:pPr>
    </w:lvl>
  </w:abstractNum>
  <w:abstractNum w:abstractNumId="4">
    <w:nsid w:val="FFFFFF80"/>
    <w:multiLevelType w:val="singleLevel"/>
    <w:tmpl w:val="E5F2F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BE8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5F09D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57EC4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D26E8E"/>
    <w:lvl w:ilvl="0">
      <w:start w:val="1"/>
      <w:numFmt w:val="decimal"/>
      <w:pStyle w:val="ListNumber"/>
      <w:lvlText w:val="%1."/>
      <w:lvlJc w:val="left"/>
      <w:pPr>
        <w:tabs>
          <w:tab w:val="num" w:pos="227"/>
        </w:tabs>
        <w:ind w:left="227" w:hanging="227"/>
      </w:pPr>
      <w:rPr>
        <w:rFonts w:hint="default"/>
      </w:rPr>
    </w:lvl>
  </w:abstractNum>
  <w:abstractNum w:abstractNumId="9">
    <w:nsid w:val="FFFFFF89"/>
    <w:multiLevelType w:val="singleLevel"/>
    <w:tmpl w:val="05A4E3B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02101B4"/>
    <w:multiLevelType w:val="hybridMultilevel"/>
    <w:tmpl w:val="82F45E8E"/>
    <w:lvl w:ilvl="0" w:tplc="34DE9450">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9A1748D"/>
    <w:multiLevelType w:val="hybridMultilevel"/>
    <w:tmpl w:val="82F45E8E"/>
    <w:lvl w:ilvl="0" w:tplc="34DE9450">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9C83A2B"/>
    <w:multiLevelType w:val="hybridMultilevel"/>
    <w:tmpl w:val="82F45E8E"/>
    <w:lvl w:ilvl="0" w:tplc="34DE9450">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F397F84"/>
    <w:multiLevelType w:val="multilevel"/>
    <w:tmpl w:val="77162394"/>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nsid w:val="393026D5"/>
    <w:multiLevelType w:val="multilevel"/>
    <w:tmpl w:val="2632941E"/>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0"/>
        </w:tabs>
        <w:ind w:left="850" w:hanging="340"/>
      </w:pPr>
      <w:rPr>
        <w:rFonts w:hint="default"/>
      </w:rPr>
    </w:lvl>
    <w:lvl w:ilvl="3">
      <w:start w:val="1"/>
      <w:numFmt w:val="decimal"/>
      <w:lvlText w:val="(%4)"/>
      <w:lvlJc w:val="left"/>
      <w:pPr>
        <w:tabs>
          <w:tab w:val="num" w:pos="1191"/>
        </w:tabs>
        <w:ind w:left="1191" w:hanging="341"/>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4"/>
        </w:tabs>
        <w:ind w:left="2154" w:hanging="340"/>
      </w:pPr>
      <w:rPr>
        <w:rFonts w:hint="default"/>
      </w:rPr>
    </w:lvl>
    <w:lvl w:ilvl="7">
      <w:start w:val="1"/>
      <w:numFmt w:val="lowerLetter"/>
      <w:lvlText w:val="%8."/>
      <w:lvlJc w:val="left"/>
      <w:pPr>
        <w:tabs>
          <w:tab w:val="num" w:pos="2381"/>
        </w:tabs>
        <w:ind w:left="2381" w:hanging="227"/>
      </w:pPr>
      <w:rPr>
        <w:rFonts w:hint="default"/>
      </w:rPr>
    </w:lvl>
    <w:lvl w:ilvl="8">
      <w:start w:val="1"/>
      <w:numFmt w:val="lowerRoman"/>
      <w:lvlText w:val="%9."/>
      <w:lvlJc w:val="left"/>
      <w:pPr>
        <w:tabs>
          <w:tab w:val="num" w:pos="2721"/>
        </w:tabs>
        <w:ind w:left="2721" w:hanging="340"/>
      </w:pPr>
      <w:rPr>
        <w:rFonts w:hint="default"/>
      </w:rPr>
    </w:lvl>
  </w:abstractNum>
  <w:abstractNum w:abstractNumId="15">
    <w:nsid w:val="462D7D0D"/>
    <w:multiLevelType w:val="hybridMultilevel"/>
    <w:tmpl w:val="7ACA2E8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ADE31AB"/>
    <w:multiLevelType w:val="hybridMultilevel"/>
    <w:tmpl w:val="721AC8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C1B24C2"/>
    <w:multiLevelType w:val="multilevel"/>
    <w:tmpl w:val="30021730"/>
    <w:lvl w:ilvl="0">
      <w:start w:val="1"/>
      <w:numFmt w:val="bulle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nsid w:val="6F404C9F"/>
    <w:multiLevelType w:val="multilevel"/>
    <w:tmpl w:val="BEDA5F46"/>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19">
    <w:nsid w:val="71AD46E0"/>
    <w:multiLevelType w:val="hybridMultilevel"/>
    <w:tmpl w:val="EA426B46"/>
    <w:lvl w:ilvl="0" w:tplc="53B251AE">
      <w:start w:val="1"/>
      <w:numFmt w:val="decimal"/>
      <w:lvlText w:val="%1."/>
      <w:lvlJc w:val="left"/>
      <w:pPr>
        <w:ind w:left="587" w:hanging="360"/>
      </w:pPr>
      <w:rPr>
        <w:rFonts w:hint="default"/>
      </w:rPr>
    </w:lvl>
    <w:lvl w:ilvl="1" w:tplc="04080019" w:tentative="1">
      <w:start w:val="1"/>
      <w:numFmt w:val="lowerLetter"/>
      <w:lvlText w:val="%2."/>
      <w:lvlJc w:val="left"/>
      <w:pPr>
        <w:ind w:left="1307" w:hanging="360"/>
      </w:pPr>
    </w:lvl>
    <w:lvl w:ilvl="2" w:tplc="0408001B" w:tentative="1">
      <w:start w:val="1"/>
      <w:numFmt w:val="lowerRoman"/>
      <w:lvlText w:val="%3."/>
      <w:lvlJc w:val="right"/>
      <w:pPr>
        <w:ind w:left="2027" w:hanging="180"/>
      </w:pPr>
    </w:lvl>
    <w:lvl w:ilvl="3" w:tplc="0408000F" w:tentative="1">
      <w:start w:val="1"/>
      <w:numFmt w:val="decimal"/>
      <w:lvlText w:val="%4."/>
      <w:lvlJc w:val="left"/>
      <w:pPr>
        <w:ind w:left="2747" w:hanging="360"/>
      </w:pPr>
    </w:lvl>
    <w:lvl w:ilvl="4" w:tplc="04080019" w:tentative="1">
      <w:start w:val="1"/>
      <w:numFmt w:val="lowerLetter"/>
      <w:lvlText w:val="%5."/>
      <w:lvlJc w:val="left"/>
      <w:pPr>
        <w:ind w:left="3467" w:hanging="360"/>
      </w:pPr>
    </w:lvl>
    <w:lvl w:ilvl="5" w:tplc="0408001B" w:tentative="1">
      <w:start w:val="1"/>
      <w:numFmt w:val="lowerRoman"/>
      <w:lvlText w:val="%6."/>
      <w:lvlJc w:val="right"/>
      <w:pPr>
        <w:ind w:left="4187" w:hanging="180"/>
      </w:pPr>
    </w:lvl>
    <w:lvl w:ilvl="6" w:tplc="0408000F" w:tentative="1">
      <w:start w:val="1"/>
      <w:numFmt w:val="decimal"/>
      <w:lvlText w:val="%7."/>
      <w:lvlJc w:val="left"/>
      <w:pPr>
        <w:ind w:left="4907" w:hanging="360"/>
      </w:pPr>
    </w:lvl>
    <w:lvl w:ilvl="7" w:tplc="04080019" w:tentative="1">
      <w:start w:val="1"/>
      <w:numFmt w:val="lowerLetter"/>
      <w:lvlText w:val="%8."/>
      <w:lvlJc w:val="left"/>
      <w:pPr>
        <w:ind w:left="5627" w:hanging="360"/>
      </w:pPr>
    </w:lvl>
    <w:lvl w:ilvl="8" w:tplc="0408001B" w:tentative="1">
      <w:start w:val="1"/>
      <w:numFmt w:val="lowerRoman"/>
      <w:lvlText w:val="%9."/>
      <w:lvlJc w:val="right"/>
      <w:pPr>
        <w:ind w:left="6347" w:hanging="180"/>
      </w:pPr>
    </w:lvl>
  </w:abstractNum>
  <w:abstractNum w:abstractNumId="20">
    <w:nsid w:val="7738779A"/>
    <w:multiLevelType w:val="multilevel"/>
    <w:tmpl w:val="77EC1FB2"/>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274BC8"/>
    <w:multiLevelType w:val="multilevel"/>
    <w:tmpl w:val="72E65396"/>
    <w:styleLink w:val="arabnumitem"/>
    <w:lvl w:ilvl="0">
      <w:start w:val="1"/>
      <w:numFmt w:val="decimal"/>
      <w:lvlText w:val="%1."/>
      <w:lvlJc w:val="right"/>
      <w:pPr>
        <w:tabs>
          <w:tab w:val="num" w:pos="0"/>
        </w:tabs>
        <w:ind w:left="22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1"/>
        </w:tabs>
        <w:ind w:left="851" w:hanging="341"/>
      </w:pPr>
      <w:rPr>
        <w:rFonts w:hint="default"/>
      </w:rPr>
    </w:lvl>
    <w:lvl w:ilvl="3">
      <w:start w:val="1"/>
      <w:numFmt w:val="decimal"/>
      <w:lvlText w:val="(%4)"/>
      <w:lvlJc w:val="left"/>
      <w:pPr>
        <w:tabs>
          <w:tab w:val="num" w:pos="1191"/>
        </w:tabs>
        <w:ind w:left="1191" w:hanging="340"/>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5"/>
        </w:tabs>
        <w:ind w:left="2155" w:hanging="341"/>
      </w:pPr>
      <w:rPr>
        <w:rFonts w:hint="default"/>
      </w:rPr>
    </w:lvl>
    <w:lvl w:ilvl="7">
      <w:start w:val="1"/>
      <w:numFmt w:val="lowerLetter"/>
      <w:lvlText w:val="%8."/>
      <w:lvlJc w:val="left"/>
      <w:pPr>
        <w:tabs>
          <w:tab w:val="num" w:pos="2381"/>
        </w:tabs>
        <w:ind w:left="2381" w:hanging="226"/>
      </w:pPr>
      <w:rPr>
        <w:rFonts w:hint="default"/>
      </w:rPr>
    </w:lvl>
    <w:lvl w:ilvl="8">
      <w:start w:val="1"/>
      <w:numFmt w:val="lowerRoman"/>
      <w:lvlText w:val="%9."/>
      <w:lvlJc w:val="left"/>
      <w:pPr>
        <w:tabs>
          <w:tab w:val="num" w:pos="2722"/>
        </w:tabs>
        <w:ind w:left="2722" w:hanging="341"/>
      </w:pPr>
      <w:rPr>
        <w:rFonts w:hint="default"/>
      </w:rPr>
    </w:lvl>
  </w:abstractNum>
  <w:abstractNum w:abstractNumId="22">
    <w:nsid w:val="7D9521C8"/>
    <w:multiLevelType w:val="multilevel"/>
    <w:tmpl w:val="469430F2"/>
    <w:styleLink w:val="referencelist"/>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2238"/>
        </w:tabs>
        <w:ind w:left="2238" w:hanging="360"/>
      </w:pPr>
      <w:rPr>
        <w:rFonts w:hint="default"/>
      </w:rPr>
    </w:lvl>
    <w:lvl w:ilvl="2">
      <w:start w:val="1"/>
      <w:numFmt w:val="lowerRoman"/>
      <w:lvlText w:val="%3."/>
      <w:lvlJc w:val="right"/>
      <w:pPr>
        <w:tabs>
          <w:tab w:val="num" w:pos="2958"/>
        </w:tabs>
        <w:ind w:left="2958" w:hanging="180"/>
      </w:pPr>
      <w:rPr>
        <w:rFonts w:hint="default"/>
      </w:rPr>
    </w:lvl>
    <w:lvl w:ilvl="3">
      <w:start w:val="1"/>
      <w:numFmt w:val="decimal"/>
      <w:lvlText w:val="%4."/>
      <w:lvlJc w:val="left"/>
      <w:pPr>
        <w:tabs>
          <w:tab w:val="num" w:pos="3678"/>
        </w:tabs>
        <w:ind w:left="3678" w:hanging="360"/>
      </w:pPr>
      <w:rPr>
        <w:rFonts w:hint="default"/>
      </w:rPr>
    </w:lvl>
    <w:lvl w:ilvl="4">
      <w:start w:val="1"/>
      <w:numFmt w:val="lowerLetter"/>
      <w:lvlText w:val="%5."/>
      <w:lvlJc w:val="left"/>
      <w:pPr>
        <w:tabs>
          <w:tab w:val="num" w:pos="4398"/>
        </w:tabs>
        <w:ind w:left="4398" w:hanging="360"/>
      </w:pPr>
      <w:rPr>
        <w:rFonts w:hint="default"/>
      </w:rPr>
    </w:lvl>
    <w:lvl w:ilvl="5">
      <w:start w:val="1"/>
      <w:numFmt w:val="lowerRoman"/>
      <w:lvlText w:val="%6."/>
      <w:lvlJc w:val="right"/>
      <w:pPr>
        <w:tabs>
          <w:tab w:val="num" w:pos="5118"/>
        </w:tabs>
        <w:ind w:left="5118" w:hanging="180"/>
      </w:pPr>
      <w:rPr>
        <w:rFonts w:hint="default"/>
      </w:rPr>
    </w:lvl>
    <w:lvl w:ilvl="6">
      <w:start w:val="1"/>
      <w:numFmt w:val="decimal"/>
      <w:lvlText w:val="%7."/>
      <w:lvlJc w:val="left"/>
      <w:pPr>
        <w:tabs>
          <w:tab w:val="num" w:pos="5838"/>
        </w:tabs>
        <w:ind w:left="5838" w:hanging="360"/>
      </w:pPr>
      <w:rPr>
        <w:rFonts w:hint="default"/>
      </w:rPr>
    </w:lvl>
    <w:lvl w:ilvl="7">
      <w:start w:val="1"/>
      <w:numFmt w:val="lowerLetter"/>
      <w:lvlText w:val="%8."/>
      <w:lvlJc w:val="left"/>
      <w:pPr>
        <w:tabs>
          <w:tab w:val="num" w:pos="6558"/>
        </w:tabs>
        <w:ind w:left="6558" w:hanging="360"/>
      </w:pPr>
      <w:rPr>
        <w:rFonts w:hint="default"/>
      </w:rPr>
    </w:lvl>
    <w:lvl w:ilvl="8">
      <w:start w:val="1"/>
      <w:numFmt w:val="lowerRoman"/>
      <w:lvlText w:val="%9."/>
      <w:lvlJc w:val="right"/>
      <w:pPr>
        <w:tabs>
          <w:tab w:val="num" w:pos="7278"/>
        </w:tabs>
        <w:ind w:left="7278" w:hanging="180"/>
      </w:pPr>
      <w:rPr>
        <w:rFonts w:hint="default"/>
      </w:rPr>
    </w:lvl>
  </w:abstractNum>
  <w:num w:numId="1">
    <w:abstractNumId w:val="21"/>
  </w:num>
  <w:num w:numId="2">
    <w:abstractNumId w:val="13"/>
  </w:num>
  <w:num w:numId="3">
    <w:abstractNumId w:val="18"/>
  </w:num>
  <w:num w:numId="4">
    <w:abstractNumId w:val="20"/>
  </w:num>
  <w:num w:numId="5">
    <w:abstractNumId w:val="22"/>
  </w:num>
  <w:num w:numId="6">
    <w:abstractNumId w:val="17"/>
  </w:num>
  <w:num w:numId="7">
    <w:abstractNumId w:val="9"/>
  </w:num>
  <w:num w:numId="8">
    <w:abstractNumId w:val="20"/>
  </w:num>
  <w:num w:numId="9">
    <w:abstractNumId w:val="8"/>
  </w:num>
  <w:num w:numId="10">
    <w:abstractNumId w:val="22"/>
  </w:num>
  <w:num w:numId="11">
    <w:abstractNumId w:val="13"/>
  </w:num>
  <w:num w:numId="12">
    <w:abstractNumId w:val="18"/>
  </w:num>
  <w:num w:numId="13">
    <w:abstractNumId w:val="1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6"/>
  </w:num>
  <w:num w:numId="23">
    <w:abstractNumId w:val="15"/>
  </w:num>
  <w:num w:numId="24">
    <w:abstractNumId w:val="19"/>
  </w:num>
  <w:num w:numId="25">
    <w:abstractNumId w:val="12"/>
  </w:num>
  <w:num w:numId="26">
    <w:abstractNumId w:val="10"/>
  </w:num>
  <w:num w:numId="2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00"/>
  <w:doNotHyphenateCaps/>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E6898"/>
    <w:rsid w:val="0000056A"/>
    <w:rsid w:val="00001D94"/>
    <w:rsid w:val="00005462"/>
    <w:rsid w:val="000058CD"/>
    <w:rsid w:val="00006405"/>
    <w:rsid w:val="00007F40"/>
    <w:rsid w:val="00015441"/>
    <w:rsid w:val="0002597B"/>
    <w:rsid w:val="00025D8F"/>
    <w:rsid w:val="0002795A"/>
    <w:rsid w:val="000309B7"/>
    <w:rsid w:val="00030E3E"/>
    <w:rsid w:val="0003135A"/>
    <w:rsid w:val="00034555"/>
    <w:rsid w:val="000361A0"/>
    <w:rsid w:val="00040402"/>
    <w:rsid w:val="00043C81"/>
    <w:rsid w:val="0004696A"/>
    <w:rsid w:val="0005696A"/>
    <w:rsid w:val="000569E7"/>
    <w:rsid w:val="000740BE"/>
    <w:rsid w:val="0007498B"/>
    <w:rsid w:val="00074FAD"/>
    <w:rsid w:val="0007593C"/>
    <w:rsid w:val="00077215"/>
    <w:rsid w:val="0008374A"/>
    <w:rsid w:val="00090710"/>
    <w:rsid w:val="00090731"/>
    <w:rsid w:val="00091678"/>
    <w:rsid w:val="000927C5"/>
    <w:rsid w:val="00092FA6"/>
    <w:rsid w:val="000934BA"/>
    <w:rsid w:val="00094656"/>
    <w:rsid w:val="0009693C"/>
    <w:rsid w:val="000A2942"/>
    <w:rsid w:val="000A2E55"/>
    <w:rsid w:val="000B1B75"/>
    <w:rsid w:val="000B1E82"/>
    <w:rsid w:val="000B2266"/>
    <w:rsid w:val="000B391E"/>
    <w:rsid w:val="000B7E4C"/>
    <w:rsid w:val="000C006D"/>
    <w:rsid w:val="000C04F0"/>
    <w:rsid w:val="000C1670"/>
    <w:rsid w:val="000C4C8F"/>
    <w:rsid w:val="000C4C96"/>
    <w:rsid w:val="000C7FEE"/>
    <w:rsid w:val="000D16FA"/>
    <w:rsid w:val="000D3597"/>
    <w:rsid w:val="000D6D27"/>
    <w:rsid w:val="000E071F"/>
    <w:rsid w:val="000E723C"/>
    <w:rsid w:val="000F0DC5"/>
    <w:rsid w:val="000F1F28"/>
    <w:rsid w:val="000F308F"/>
    <w:rsid w:val="000F4747"/>
    <w:rsid w:val="000F7558"/>
    <w:rsid w:val="000F782C"/>
    <w:rsid w:val="00100EF1"/>
    <w:rsid w:val="00102CBE"/>
    <w:rsid w:val="00104EA4"/>
    <w:rsid w:val="00106161"/>
    <w:rsid w:val="001071B8"/>
    <w:rsid w:val="00117430"/>
    <w:rsid w:val="00117CC9"/>
    <w:rsid w:val="00120D79"/>
    <w:rsid w:val="0013193E"/>
    <w:rsid w:val="001362F0"/>
    <w:rsid w:val="0013666A"/>
    <w:rsid w:val="001431E6"/>
    <w:rsid w:val="00145AF7"/>
    <w:rsid w:val="001550FF"/>
    <w:rsid w:val="00155FA7"/>
    <w:rsid w:val="00160516"/>
    <w:rsid w:val="00162CC8"/>
    <w:rsid w:val="00163AF4"/>
    <w:rsid w:val="00164D7E"/>
    <w:rsid w:val="00164FD1"/>
    <w:rsid w:val="00165B75"/>
    <w:rsid w:val="0016678D"/>
    <w:rsid w:val="001702AD"/>
    <w:rsid w:val="00170D2D"/>
    <w:rsid w:val="00172752"/>
    <w:rsid w:val="00172A1B"/>
    <w:rsid w:val="00185973"/>
    <w:rsid w:val="00187E43"/>
    <w:rsid w:val="00190353"/>
    <w:rsid w:val="00190935"/>
    <w:rsid w:val="00195B88"/>
    <w:rsid w:val="00196A4A"/>
    <w:rsid w:val="00197686"/>
    <w:rsid w:val="00197D09"/>
    <w:rsid w:val="001A0E09"/>
    <w:rsid w:val="001B255B"/>
    <w:rsid w:val="001B3097"/>
    <w:rsid w:val="001B4547"/>
    <w:rsid w:val="001B4A7C"/>
    <w:rsid w:val="001B6650"/>
    <w:rsid w:val="001C518F"/>
    <w:rsid w:val="001D3690"/>
    <w:rsid w:val="001D3886"/>
    <w:rsid w:val="001D3E27"/>
    <w:rsid w:val="001D53EB"/>
    <w:rsid w:val="001E21AD"/>
    <w:rsid w:val="001E248A"/>
    <w:rsid w:val="001E3A57"/>
    <w:rsid w:val="001F5439"/>
    <w:rsid w:val="00204AA0"/>
    <w:rsid w:val="00204E89"/>
    <w:rsid w:val="00205A73"/>
    <w:rsid w:val="00205F61"/>
    <w:rsid w:val="00210248"/>
    <w:rsid w:val="00210DB8"/>
    <w:rsid w:val="0021134D"/>
    <w:rsid w:val="00212511"/>
    <w:rsid w:val="00213A7D"/>
    <w:rsid w:val="00214AC2"/>
    <w:rsid w:val="00220F28"/>
    <w:rsid w:val="002224E1"/>
    <w:rsid w:val="00223853"/>
    <w:rsid w:val="0022605F"/>
    <w:rsid w:val="00226E54"/>
    <w:rsid w:val="00227960"/>
    <w:rsid w:val="0023086D"/>
    <w:rsid w:val="00230C00"/>
    <w:rsid w:val="0023104F"/>
    <w:rsid w:val="00231803"/>
    <w:rsid w:val="002354AE"/>
    <w:rsid w:val="0024075B"/>
    <w:rsid w:val="00240D33"/>
    <w:rsid w:val="0024529B"/>
    <w:rsid w:val="00250FB8"/>
    <w:rsid w:val="002542EE"/>
    <w:rsid w:val="00262528"/>
    <w:rsid w:val="002639D9"/>
    <w:rsid w:val="00264407"/>
    <w:rsid w:val="00270386"/>
    <w:rsid w:val="0027411A"/>
    <w:rsid w:val="0027506C"/>
    <w:rsid w:val="002823FC"/>
    <w:rsid w:val="0028595D"/>
    <w:rsid w:val="002A0991"/>
    <w:rsid w:val="002A2CAC"/>
    <w:rsid w:val="002A4602"/>
    <w:rsid w:val="002A4A69"/>
    <w:rsid w:val="002A56B5"/>
    <w:rsid w:val="002B26F2"/>
    <w:rsid w:val="002B406E"/>
    <w:rsid w:val="002B53C3"/>
    <w:rsid w:val="002B66F5"/>
    <w:rsid w:val="002B7863"/>
    <w:rsid w:val="002C110C"/>
    <w:rsid w:val="002C6542"/>
    <w:rsid w:val="002D34CD"/>
    <w:rsid w:val="002D35E1"/>
    <w:rsid w:val="002D549F"/>
    <w:rsid w:val="002E21B7"/>
    <w:rsid w:val="002E323E"/>
    <w:rsid w:val="002E36AF"/>
    <w:rsid w:val="002E5AD3"/>
    <w:rsid w:val="002E6BA4"/>
    <w:rsid w:val="002E6BAE"/>
    <w:rsid w:val="002F0749"/>
    <w:rsid w:val="002F1194"/>
    <w:rsid w:val="002F1EAC"/>
    <w:rsid w:val="002F26EB"/>
    <w:rsid w:val="002F2F32"/>
    <w:rsid w:val="002F3CD1"/>
    <w:rsid w:val="002F3D2A"/>
    <w:rsid w:val="003025D3"/>
    <w:rsid w:val="00305345"/>
    <w:rsid w:val="00307168"/>
    <w:rsid w:val="00307282"/>
    <w:rsid w:val="00307C8E"/>
    <w:rsid w:val="00307D1B"/>
    <w:rsid w:val="00312F45"/>
    <w:rsid w:val="0031466D"/>
    <w:rsid w:val="00316E8F"/>
    <w:rsid w:val="003223D5"/>
    <w:rsid w:val="003227D1"/>
    <w:rsid w:val="00334C04"/>
    <w:rsid w:val="003360A8"/>
    <w:rsid w:val="00336943"/>
    <w:rsid w:val="00341AEA"/>
    <w:rsid w:val="00341F67"/>
    <w:rsid w:val="00344312"/>
    <w:rsid w:val="00351076"/>
    <w:rsid w:val="0035112D"/>
    <w:rsid w:val="00354BBD"/>
    <w:rsid w:val="0035513F"/>
    <w:rsid w:val="003606CA"/>
    <w:rsid w:val="0036104B"/>
    <w:rsid w:val="00362269"/>
    <w:rsid w:val="00362A85"/>
    <w:rsid w:val="003633D4"/>
    <w:rsid w:val="00363979"/>
    <w:rsid w:val="00364275"/>
    <w:rsid w:val="003655E1"/>
    <w:rsid w:val="003701CD"/>
    <w:rsid w:val="00371063"/>
    <w:rsid w:val="003719D9"/>
    <w:rsid w:val="003723B4"/>
    <w:rsid w:val="00372CA7"/>
    <w:rsid w:val="003741A6"/>
    <w:rsid w:val="00376180"/>
    <w:rsid w:val="00377276"/>
    <w:rsid w:val="00377424"/>
    <w:rsid w:val="00377CAC"/>
    <w:rsid w:val="00380CA5"/>
    <w:rsid w:val="0038323A"/>
    <w:rsid w:val="003855CA"/>
    <w:rsid w:val="00390455"/>
    <w:rsid w:val="00394942"/>
    <w:rsid w:val="003949F3"/>
    <w:rsid w:val="00394EDB"/>
    <w:rsid w:val="003A17F5"/>
    <w:rsid w:val="003A3A01"/>
    <w:rsid w:val="003A7274"/>
    <w:rsid w:val="003B0216"/>
    <w:rsid w:val="003B030A"/>
    <w:rsid w:val="003B13D1"/>
    <w:rsid w:val="003B2F07"/>
    <w:rsid w:val="003B33F7"/>
    <w:rsid w:val="003B7599"/>
    <w:rsid w:val="003C1A34"/>
    <w:rsid w:val="003C3B83"/>
    <w:rsid w:val="003C4911"/>
    <w:rsid w:val="003C5BCA"/>
    <w:rsid w:val="003D3D6F"/>
    <w:rsid w:val="003D6CE6"/>
    <w:rsid w:val="003D6DAC"/>
    <w:rsid w:val="003E0450"/>
    <w:rsid w:val="003E2A5E"/>
    <w:rsid w:val="003E3032"/>
    <w:rsid w:val="003E41B7"/>
    <w:rsid w:val="003E5A23"/>
    <w:rsid w:val="003F185F"/>
    <w:rsid w:val="003F1DCF"/>
    <w:rsid w:val="003F4765"/>
    <w:rsid w:val="003F65A6"/>
    <w:rsid w:val="00403A0F"/>
    <w:rsid w:val="00404EEB"/>
    <w:rsid w:val="00414563"/>
    <w:rsid w:val="00415F0B"/>
    <w:rsid w:val="00416001"/>
    <w:rsid w:val="0041626B"/>
    <w:rsid w:val="00421DED"/>
    <w:rsid w:val="00423551"/>
    <w:rsid w:val="00423F1B"/>
    <w:rsid w:val="00426C62"/>
    <w:rsid w:val="0042772B"/>
    <w:rsid w:val="00430D02"/>
    <w:rsid w:val="00431C41"/>
    <w:rsid w:val="004328A0"/>
    <w:rsid w:val="00433441"/>
    <w:rsid w:val="00433EAA"/>
    <w:rsid w:val="00435214"/>
    <w:rsid w:val="00435D07"/>
    <w:rsid w:val="00436948"/>
    <w:rsid w:val="004371F4"/>
    <w:rsid w:val="0043737C"/>
    <w:rsid w:val="0044009C"/>
    <w:rsid w:val="00442A6C"/>
    <w:rsid w:val="004435BA"/>
    <w:rsid w:val="00444190"/>
    <w:rsid w:val="00453C76"/>
    <w:rsid w:val="00454DD4"/>
    <w:rsid w:val="00456287"/>
    <w:rsid w:val="00462F4B"/>
    <w:rsid w:val="004660FA"/>
    <w:rsid w:val="00467775"/>
    <w:rsid w:val="004705AF"/>
    <w:rsid w:val="00471B63"/>
    <w:rsid w:val="00472111"/>
    <w:rsid w:val="0047305E"/>
    <w:rsid w:val="00473617"/>
    <w:rsid w:val="00476386"/>
    <w:rsid w:val="00477C52"/>
    <w:rsid w:val="00477F90"/>
    <w:rsid w:val="00482E0F"/>
    <w:rsid w:val="00483183"/>
    <w:rsid w:val="0048344D"/>
    <w:rsid w:val="0048397F"/>
    <w:rsid w:val="00484DD3"/>
    <w:rsid w:val="00486D71"/>
    <w:rsid w:val="004918B5"/>
    <w:rsid w:val="00494653"/>
    <w:rsid w:val="00494CC4"/>
    <w:rsid w:val="004956C3"/>
    <w:rsid w:val="00495761"/>
    <w:rsid w:val="00497AD6"/>
    <w:rsid w:val="004A78F1"/>
    <w:rsid w:val="004B2E13"/>
    <w:rsid w:val="004B478C"/>
    <w:rsid w:val="004C20E7"/>
    <w:rsid w:val="004C2656"/>
    <w:rsid w:val="004C2812"/>
    <w:rsid w:val="004C4B7F"/>
    <w:rsid w:val="004D189F"/>
    <w:rsid w:val="004D49E8"/>
    <w:rsid w:val="004D4E83"/>
    <w:rsid w:val="004D6665"/>
    <w:rsid w:val="004D7C52"/>
    <w:rsid w:val="004E073B"/>
    <w:rsid w:val="004E0C9D"/>
    <w:rsid w:val="004E6AD9"/>
    <w:rsid w:val="004F16B4"/>
    <w:rsid w:val="004F525F"/>
    <w:rsid w:val="004F6474"/>
    <w:rsid w:val="00500895"/>
    <w:rsid w:val="005010B4"/>
    <w:rsid w:val="00501B8C"/>
    <w:rsid w:val="0050369B"/>
    <w:rsid w:val="00504743"/>
    <w:rsid w:val="00511908"/>
    <w:rsid w:val="00512421"/>
    <w:rsid w:val="0051658B"/>
    <w:rsid w:val="00521BC8"/>
    <w:rsid w:val="00523C08"/>
    <w:rsid w:val="0052599C"/>
    <w:rsid w:val="00531E07"/>
    <w:rsid w:val="005337AE"/>
    <w:rsid w:val="0053704E"/>
    <w:rsid w:val="0053710F"/>
    <w:rsid w:val="00537619"/>
    <w:rsid w:val="005377DD"/>
    <w:rsid w:val="0056402A"/>
    <w:rsid w:val="00564ED7"/>
    <w:rsid w:val="00571515"/>
    <w:rsid w:val="00572C56"/>
    <w:rsid w:val="00580157"/>
    <w:rsid w:val="005808CB"/>
    <w:rsid w:val="00582106"/>
    <w:rsid w:val="005846B6"/>
    <w:rsid w:val="00584C20"/>
    <w:rsid w:val="00591219"/>
    <w:rsid w:val="00593920"/>
    <w:rsid w:val="00594829"/>
    <w:rsid w:val="005A2698"/>
    <w:rsid w:val="005A2E29"/>
    <w:rsid w:val="005A5F79"/>
    <w:rsid w:val="005B0EF1"/>
    <w:rsid w:val="005B32AC"/>
    <w:rsid w:val="005B3D33"/>
    <w:rsid w:val="005C37F2"/>
    <w:rsid w:val="005C70FB"/>
    <w:rsid w:val="005D0A55"/>
    <w:rsid w:val="005D172C"/>
    <w:rsid w:val="005D7284"/>
    <w:rsid w:val="005E026B"/>
    <w:rsid w:val="005E316C"/>
    <w:rsid w:val="005F4EB3"/>
    <w:rsid w:val="005F6656"/>
    <w:rsid w:val="00604BA8"/>
    <w:rsid w:val="006052E9"/>
    <w:rsid w:val="00607F89"/>
    <w:rsid w:val="00610FC8"/>
    <w:rsid w:val="0061213E"/>
    <w:rsid w:val="0061522E"/>
    <w:rsid w:val="00616817"/>
    <w:rsid w:val="006258CB"/>
    <w:rsid w:val="00625C35"/>
    <w:rsid w:val="00625C3B"/>
    <w:rsid w:val="00627D6A"/>
    <w:rsid w:val="00631A9F"/>
    <w:rsid w:val="00631D60"/>
    <w:rsid w:val="00637DFE"/>
    <w:rsid w:val="00642073"/>
    <w:rsid w:val="006469B8"/>
    <w:rsid w:val="00650CEB"/>
    <w:rsid w:val="00653A1B"/>
    <w:rsid w:val="0065405B"/>
    <w:rsid w:val="00656155"/>
    <w:rsid w:val="0066250C"/>
    <w:rsid w:val="006713CE"/>
    <w:rsid w:val="00673747"/>
    <w:rsid w:val="00674CEB"/>
    <w:rsid w:val="006750C2"/>
    <w:rsid w:val="006778FD"/>
    <w:rsid w:val="0068057D"/>
    <w:rsid w:val="006816AA"/>
    <w:rsid w:val="006856F2"/>
    <w:rsid w:val="00690F07"/>
    <w:rsid w:val="006968F0"/>
    <w:rsid w:val="006A1D3F"/>
    <w:rsid w:val="006A49E0"/>
    <w:rsid w:val="006A5D0F"/>
    <w:rsid w:val="006A645F"/>
    <w:rsid w:val="006B184A"/>
    <w:rsid w:val="006B42CA"/>
    <w:rsid w:val="006C0AD3"/>
    <w:rsid w:val="006C15E7"/>
    <w:rsid w:val="006C40DA"/>
    <w:rsid w:val="006C6252"/>
    <w:rsid w:val="006C74CC"/>
    <w:rsid w:val="006D013E"/>
    <w:rsid w:val="006D2EC1"/>
    <w:rsid w:val="006D5045"/>
    <w:rsid w:val="006D63CD"/>
    <w:rsid w:val="006E00D5"/>
    <w:rsid w:val="006E031A"/>
    <w:rsid w:val="006E0BEB"/>
    <w:rsid w:val="006E2848"/>
    <w:rsid w:val="006E6EB1"/>
    <w:rsid w:val="006F077C"/>
    <w:rsid w:val="006F1F04"/>
    <w:rsid w:val="006F257F"/>
    <w:rsid w:val="007027E6"/>
    <w:rsid w:val="00703691"/>
    <w:rsid w:val="0070371D"/>
    <w:rsid w:val="00706A12"/>
    <w:rsid w:val="00714D92"/>
    <w:rsid w:val="00714E9D"/>
    <w:rsid w:val="00717B66"/>
    <w:rsid w:val="00721CBC"/>
    <w:rsid w:val="00722FCD"/>
    <w:rsid w:val="00724AF5"/>
    <w:rsid w:val="00726464"/>
    <w:rsid w:val="007268DA"/>
    <w:rsid w:val="00726A40"/>
    <w:rsid w:val="00726C33"/>
    <w:rsid w:val="00726F80"/>
    <w:rsid w:val="00731E8F"/>
    <w:rsid w:val="00733380"/>
    <w:rsid w:val="007339B1"/>
    <w:rsid w:val="00735682"/>
    <w:rsid w:val="00736351"/>
    <w:rsid w:val="00742540"/>
    <w:rsid w:val="0074633C"/>
    <w:rsid w:val="0074741C"/>
    <w:rsid w:val="00750E7D"/>
    <w:rsid w:val="00752D0D"/>
    <w:rsid w:val="007540B1"/>
    <w:rsid w:val="00754AFE"/>
    <w:rsid w:val="007608F0"/>
    <w:rsid w:val="00761289"/>
    <w:rsid w:val="007626F0"/>
    <w:rsid w:val="00763FAA"/>
    <w:rsid w:val="0076605E"/>
    <w:rsid w:val="00775796"/>
    <w:rsid w:val="00777299"/>
    <w:rsid w:val="007809D1"/>
    <w:rsid w:val="00780F47"/>
    <w:rsid w:val="00785F93"/>
    <w:rsid w:val="00791F63"/>
    <w:rsid w:val="00795894"/>
    <w:rsid w:val="007A08F7"/>
    <w:rsid w:val="007A15B1"/>
    <w:rsid w:val="007A3249"/>
    <w:rsid w:val="007A52AC"/>
    <w:rsid w:val="007B16E6"/>
    <w:rsid w:val="007B17FE"/>
    <w:rsid w:val="007B722C"/>
    <w:rsid w:val="007B77E4"/>
    <w:rsid w:val="007C18FA"/>
    <w:rsid w:val="007C1B8F"/>
    <w:rsid w:val="007C1C6F"/>
    <w:rsid w:val="007C7941"/>
    <w:rsid w:val="007D067A"/>
    <w:rsid w:val="007D0A21"/>
    <w:rsid w:val="007D1350"/>
    <w:rsid w:val="007D3F01"/>
    <w:rsid w:val="007E0352"/>
    <w:rsid w:val="007F3BF6"/>
    <w:rsid w:val="007F7B12"/>
    <w:rsid w:val="00801173"/>
    <w:rsid w:val="00807BBC"/>
    <w:rsid w:val="00810F00"/>
    <w:rsid w:val="0081281B"/>
    <w:rsid w:val="008141F8"/>
    <w:rsid w:val="00814552"/>
    <w:rsid w:val="008175BD"/>
    <w:rsid w:val="008250DF"/>
    <w:rsid w:val="00827248"/>
    <w:rsid w:val="00831B2C"/>
    <w:rsid w:val="008338A5"/>
    <w:rsid w:val="0083409A"/>
    <w:rsid w:val="00836997"/>
    <w:rsid w:val="00837AB8"/>
    <w:rsid w:val="0084473D"/>
    <w:rsid w:val="0084658F"/>
    <w:rsid w:val="00850810"/>
    <w:rsid w:val="00852E68"/>
    <w:rsid w:val="00871A19"/>
    <w:rsid w:val="00872347"/>
    <w:rsid w:val="00873A48"/>
    <w:rsid w:val="00875EEC"/>
    <w:rsid w:val="00882671"/>
    <w:rsid w:val="008940AB"/>
    <w:rsid w:val="008942BA"/>
    <w:rsid w:val="008946C9"/>
    <w:rsid w:val="00895943"/>
    <w:rsid w:val="00895F20"/>
    <w:rsid w:val="008A0747"/>
    <w:rsid w:val="008A281F"/>
    <w:rsid w:val="008A3482"/>
    <w:rsid w:val="008A67AB"/>
    <w:rsid w:val="008A6E4E"/>
    <w:rsid w:val="008A7007"/>
    <w:rsid w:val="008A7B46"/>
    <w:rsid w:val="008B1558"/>
    <w:rsid w:val="008B1601"/>
    <w:rsid w:val="008B225D"/>
    <w:rsid w:val="008B25C8"/>
    <w:rsid w:val="008B40E2"/>
    <w:rsid w:val="008B42D1"/>
    <w:rsid w:val="008B4C1F"/>
    <w:rsid w:val="008B50BD"/>
    <w:rsid w:val="008B50BF"/>
    <w:rsid w:val="008C0487"/>
    <w:rsid w:val="008C1CDA"/>
    <w:rsid w:val="008C511A"/>
    <w:rsid w:val="008C6347"/>
    <w:rsid w:val="008C6548"/>
    <w:rsid w:val="008C6CA4"/>
    <w:rsid w:val="008D00D5"/>
    <w:rsid w:val="008D376D"/>
    <w:rsid w:val="008D3C6F"/>
    <w:rsid w:val="008D4534"/>
    <w:rsid w:val="008D6649"/>
    <w:rsid w:val="008E0765"/>
    <w:rsid w:val="008E3A00"/>
    <w:rsid w:val="008E47AE"/>
    <w:rsid w:val="008F00F6"/>
    <w:rsid w:val="008F0BE5"/>
    <w:rsid w:val="008F43AB"/>
    <w:rsid w:val="008F60DC"/>
    <w:rsid w:val="0090289B"/>
    <w:rsid w:val="00903272"/>
    <w:rsid w:val="0090358A"/>
    <w:rsid w:val="00905DD2"/>
    <w:rsid w:val="0090666A"/>
    <w:rsid w:val="009079EF"/>
    <w:rsid w:val="00912D08"/>
    <w:rsid w:val="0092165F"/>
    <w:rsid w:val="009236C9"/>
    <w:rsid w:val="00923B98"/>
    <w:rsid w:val="00927042"/>
    <w:rsid w:val="0093247D"/>
    <w:rsid w:val="00933633"/>
    <w:rsid w:val="00933AD3"/>
    <w:rsid w:val="00942F71"/>
    <w:rsid w:val="00944BD0"/>
    <w:rsid w:val="009459F1"/>
    <w:rsid w:val="00950D0B"/>
    <w:rsid w:val="00954F31"/>
    <w:rsid w:val="00957940"/>
    <w:rsid w:val="00960D65"/>
    <w:rsid w:val="00963FCB"/>
    <w:rsid w:val="009702E3"/>
    <w:rsid w:val="009739B4"/>
    <w:rsid w:val="00974532"/>
    <w:rsid w:val="00975A14"/>
    <w:rsid w:val="00984E32"/>
    <w:rsid w:val="0098549F"/>
    <w:rsid w:val="0098555B"/>
    <w:rsid w:val="009877CF"/>
    <w:rsid w:val="00990BBC"/>
    <w:rsid w:val="00991EFC"/>
    <w:rsid w:val="00993021"/>
    <w:rsid w:val="009935A9"/>
    <w:rsid w:val="00995A25"/>
    <w:rsid w:val="00997385"/>
    <w:rsid w:val="009A1677"/>
    <w:rsid w:val="009A2666"/>
    <w:rsid w:val="009A3855"/>
    <w:rsid w:val="009A411B"/>
    <w:rsid w:val="009A4571"/>
    <w:rsid w:val="009A56D8"/>
    <w:rsid w:val="009A5950"/>
    <w:rsid w:val="009B170C"/>
    <w:rsid w:val="009B2635"/>
    <w:rsid w:val="009B6440"/>
    <w:rsid w:val="009C08E9"/>
    <w:rsid w:val="009C1123"/>
    <w:rsid w:val="009C1481"/>
    <w:rsid w:val="009C3E60"/>
    <w:rsid w:val="009C411C"/>
    <w:rsid w:val="009C439C"/>
    <w:rsid w:val="009C7D9F"/>
    <w:rsid w:val="009D0B2D"/>
    <w:rsid w:val="009D5432"/>
    <w:rsid w:val="009D627C"/>
    <w:rsid w:val="009D737C"/>
    <w:rsid w:val="009E0616"/>
    <w:rsid w:val="009E388E"/>
    <w:rsid w:val="009E4E69"/>
    <w:rsid w:val="009E5CC4"/>
    <w:rsid w:val="009E649D"/>
    <w:rsid w:val="009F2160"/>
    <w:rsid w:val="009F2A3A"/>
    <w:rsid w:val="009F73DF"/>
    <w:rsid w:val="009F7FCE"/>
    <w:rsid w:val="00A01E2A"/>
    <w:rsid w:val="00A04FAF"/>
    <w:rsid w:val="00A06578"/>
    <w:rsid w:val="00A066F6"/>
    <w:rsid w:val="00A10635"/>
    <w:rsid w:val="00A10B22"/>
    <w:rsid w:val="00A16A4C"/>
    <w:rsid w:val="00A175A7"/>
    <w:rsid w:val="00A24F12"/>
    <w:rsid w:val="00A2627C"/>
    <w:rsid w:val="00A26846"/>
    <w:rsid w:val="00A32D1E"/>
    <w:rsid w:val="00A33255"/>
    <w:rsid w:val="00A3347F"/>
    <w:rsid w:val="00A34D73"/>
    <w:rsid w:val="00A3516F"/>
    <w:rsid w:val="00A35229"/>
    <w:rsid w:val="00A37FEA"/>
    <w:rsid w:val="00A42D6A"/>
    <w:rsid w:val="00A442F2"/>
    <w:rsid w:val="00A504B6"/>
    <w:rsid w:val="00A52DF4"/>
    <w:rsid w:val="00A57525"/>
    <w:rsid w:val="00A6370F"/>
    <w:rsid w:val="00A652A7"/>
    <w:rsid w:val="00A72355"/>
    <w:rsid w:val="00A7611B"/>
    <w:rsid w:val="00A81874"/>
    <w:rsid w:val="00A82F18"/>
    <w:rsid w:val="00A83872"/>
    <w:rsid w:val="00A85F41"/>
    <w:rsid w:val="00A92ED7"/>
    <w:rsid w:val="00AA19EB"/>
    <w:rsid w:val="00AA4B05"/>
    <w:rsid w:val="00AA73D5"/>
    <w:rsid w:val="00AB00B2"/>
    <w:rsid w:val="00AB2269"/>
    <w:rsid w:val="00AB2CDF"/>
    <w:rsid w:val="00AB46CF"/>
    <w:rsid w:val="00AC0EC1"/>
    <w:rsid w:val="00AC3D8B"/>
    <w:rsid w:val="00AC456C"/>
    <w:rsid w:val="00AC639E"/>
    <w:rsid w:val="00AC683B"/>
    <w:rsid w:val="00AE0CA7"/>
    <w:rsid w:val="00AE7146"/>
    <w:rsid w:val="00AF2CE7"/>
    <w:rsid w:val="00AF4A14"/>
    <w:rsid w:val="00AF5E1A"/>
    <w:rsid w:val="00AF5FB9"/>
    <w:rsid w:val="00B01880"/>
    <w:rsid w:val="00B027BC"/>
    <w:rsid w:val="00B02D5D"/>
    <w:rsid w:val="00B06354"/>
    <w:rsid w:val="00B07D10"/>
    <w:rsid w:val="00B12AC0"/>
    <w:rsid w:val="00B13B2F"/>
    <w:rsid w:val="00B16A67"/>
    <w:rsid w:val="00B17E0A"/>
    <w:rsid w:val="00B2046F"/>
    <w:rsid w:val="00B22932"/>
    <w:rsid w:val="00B2350A"/>
    <w:rsid w:val="00B312AB"/>
    <w:rsid w:val="00B31C27"/>
    <w:rsid w:val="00B32BCC"/>
    <w:rsid w:val="00B34E02"/>
    <w:rsid w:val="00B372A9"/>
    <w:rsid w:val="00B37D11"/>
    <w:rsid w:val="00B40B82"/>
    <w:rsid w:val="00B41F94"/>
    <w:rsid w:val="00B42FF4"/>
    <w:rsid w:val="00B44251"/>
    <w:rsid w:val="00B4592B"/>
    <w:rsid w:val="00B469AD"/>
    <w:rsid w:val="00B47023"/>
    <w:rsid w:val="00B4764D"/>
    <w:rsid w:val="00B52C8F"/>
    <w:rsid w:val="00B55008"/>
    <w:rsid w:val="00B55961"/>
    <w:rsid w:val="00B676D4"/>
    <w:rsid w:val="00B725D1"/>
    <w:rsid w:val="00B752BF"/>
    <w:rsid w:val="00B754A2"/>
    <w:rsid w:val="00B75A88"/>
    <w:rsid w:val="00B80230"/>
    <w:rsid w:val="00B8034A"/>
    <w:rsid w:val="00B86301"/>
    <w:rsid w:val="00B90577"/>
    <w:rsid w:val="00B9219B"/>
    <w:rsid w:val="00B927C6"/>
    <w:rsid w:val="00B94667"/>
    <w:rsid w:val="00B979EF"/>
    <w:rsid w:val="00BA009F"/>
    <w:rsid w:val="00BA0EDB"/>
    <w:rsid w:val="00BA485F"/>
    <w:rsid w:val="00BA5679"/>
    <w:rsid w:val="00BA6773"/>
    <w:rsid w:val="00BA705B"/>
    <w:rsid w:val="00BB35C6"/>
    <w:rsid w:val="00BB483F"/>
    <w:rsid w:val="00BC02E5"/>
    <w:rsid w:val="00BC0E60"/>
    <w:rsid w:val="00BC26A5"/>
    <w:rsid w:val="00BC69FA"/>
    <w:rsid w:val="00BC6D1A"/>
    <w:rsid w:val="00BD4A44"/>
    <w:rsid w:val="00BD55E1"/>
    <w:rsid w:val="00BE08A1"/>
    <w:rsid w:val="00BE1517"/>
    <w:rsid w:val="00BE18BA"/>
    <w:rsid w:val="00BE7977"/>
    <w:rsid w:val="00BF3D91"/>
    <w:rsid w:val="00BF41E3"/>
    <w:rsid w:val="00BF4592"/>
    <w:rsid w:val="00C0016F"/>
    <w:rsid w:val="00C04C3A"/>
    <w:rsid w:val="00C05153"/>
    <w:rsid w:val="00C20A4B"/>
    <w:rsid w:val="00C22642"/>
    <w:rsid w:val="00C2501E"/>
    <w:rsid w:val="00C25E8B"/>
    <w:rsid w:val="00C315CF"/>
    <w:rsid w:val="00C347DF"/>
    <w:rsid w:val="00C3603E"/>
    <w:rsid w:val="00C43226"/>
    <w:rsid w:val="00C43737"/>
    <w:rsid w:val="00C44013"/>
    <w:rsid w:val="00C453BD"/>
    <w:rsid w:val="00C45C81"/>
    <w:rsid w:val="00C46EFA"/>
    <w:rsid w:val="00C500D5"/>
    <w:rsid w:val="00C51C56"/>
    <w:rsid w:val="00C54A4E"/>
    <w:rsid w:val="00C60104"/>
    <w:rsid w:val="00C6285A"/>
    <w:rsid w:val="00C62E7B"/>
    <w:rsid w:val="00C73FE1"/>
    <w:rsid w:val="00C8067F"/>
    <w:rsid w:val="00C837A2"/>
    <w:rsid w:val="00C8384C"/>
    <w:rsid w:val="00C85CEE"/>
    <w:rsid w:val="00C91263"/>
    <w:rsid w:val="00C93DF6"/>
    <w:rsid w:val="00C97FD7"/>
    <w:rsid w:val="00CA2A94"/>
    <w:rsid w:val="00CA2F5F"/>
    <w:rsid w:val="00CB082E"/>
    <w:rsid w:val="00CB088B"/>
    <w:rsid w:val="00CB2916"/>
    <w:rsid w:val="00CB6553"/>
    <w:rsid w:val="00CC4CAA"/>
    <w:rsid w:val="00CC7B60"/>
    <w:rsid w:val="00CD0021"/>
    <w:rsid w:val="00CD0BD7"/>
    <w:rsid w:val="00CD4538"/>
    <w:rsid w:val="00CE1964"/>
    <w:rsid w:val="00CE223C"/>
    <w:rsid w:val="00CE4942"/>
    <w:rsid w:val="00CE5D51"/>
    <w:rsid w:val="00CE6898"/>
    <w:rsid w:val="00CE7667"/>
    <w:rsid w:val="00CF2145"/>
    <w:rsid w:val="00CF2891"/>
    <w:rsid w:val="00CF3131"/>
    <w:rsid w:val="00CF3BE1"/>
    <w:rsid w:val="00D00243"/>
    <w:rsid w:val="00D05ECD"/>
    <w:rsid w:val="00D073CB"/>
    <w:rsid w:val="00D11E2C"/>
    <w:rsid w:val="00D151B8"/>
    <w:rsid w:val="00D15673"/>
    <w:rsid w:val="00D16C07"/>
    <w:rsid w:val="00D23857"/>
    <w:rsid w:val="00D24964"/>
    <w:rsid w:val="00D30140"/>
    <w:rsid w:val="00D35B12"/>
    <w:rsid w:val="00D36EBA"/>
    <w:rsid w:val="00D40AC2"/>
    <w:rsid w:val="00D4100E"/>
    <w:rsid w:val="00D42697"/>
    <w:rsid w:val="00D51BA3"/>
    <w:rsid w:val="00D54466"/>
    <w:rsid w:val="00D63A3C"/>
    <w:rsid w:val="00D6724D"/>
    <w:rsid w:val="00D67524"/>
    <w:rsid w:val="00D6791A"/>
    <w:rsid w:val="00D703C2"/>
    <w:rsid w:val="00D707E2"/>
    <w:rsid w:val="00D751B8"/>
    <w:rsid w:val="00D75A83"/>
    <w:rsid w:val="00D87891"/>
    <w:rsid w:val="00D92056"/>
    <w:rsid w:val="00D93670"/>
    <w:rsid w:val="00D96B09"/>
    <w:rsid w:val="00D96C7F"/>
    <w:rsid w:val="00D97D36"/>
    <w:rsid w:val="00DA0ED5"/>
    <w:rsid w:val="00DB0063"/>
    <w:rsid w:val="00DB03EE"/>
    <w:rsid w:val="00DB71CE"/>
    <w:rsid w:val="00DC09E5"/>
    <w:rsid w:val="00DC198D"/>
    <w:rsid w:val="00DC1E99"/>
    <w:rsid w:val="00DC58CF"/>
    <w:rsid w:val="00DC72BF"/>
    <w:rsid w:val="00DD0149"/>
    <w:rsid w:val="00DD1170"/>
    <w:rsid w:val="00DE09DF"/>
    <w:rsid w:val="00DE2420"/>
    <w:rsid w:val="00DE7B95"/>
    <w:rsid w:val="00DF1892"/>
    <w:rsid w:val="00DF45D3"/>
    <w:rsid w:val="00DF691A"/>
    <w:rsid w:val="00E02E86"/>
    <w:rsid w:val="00E10D75"/>
    <w:rsid w:val="00E14595"/>
    <w:rsid w:val="00E15CDF"/>
    <w:rsid w:val="00E213DC"/>
    <w:rsid w:val="00E31565"/>
    <w:rsid w:val="00E323DF"/>
    <w:rsid w:val="00E437C6"/>
    <w:rsid w:val="00E44646"/>
    <w:rsid w:val="00E46F15"/>
    <w:rsid w:val="00E50599"/>
    <w:rsid w:val="00E5102D"/>
    <w:rsid w:val="00E5254C"/>
    <w:rsid w:val="00E56BEE"/>
    <w:rsid w:val="00E60F8C"/>
    <w:rsid w:val="00E6166C"/>
    <w:rsid w:val="00E76629"/>
    <w:rsid w:val="00E774B9"/>
    <w:rsid w:val="00E80A94"/>
    <w:rsid w:val="00E87C24"/>
    <w:rsid w:val="00E95C19"/>
    <w:rsid w:val="00EA69A4"/>
    <w:rsid w:val="00EB0717"/>
    <w:rsid w:val="00EB4862"/>
    <w:rsid w:val="00EB4F99"/>
    <w:rsid w:val="00EB6167"/>
    <w:rsid w:val="00EC193B"/>
    <w:rsid w:val="00EC2435"/>
    <w:rsid w:val="00EC5A92"/>
    <w:rsid w:val="00EC76EB"/>
    <w:rsid w:val="00ED196F"/>
    <w:rsid w:val="00ED4B90"/>
    <w:rsid w:val="00ED6091"/>
    <w:rsid w:val="00ED7231"/>
    <w:rsid w:val="00EE1957"/>
    <w:rsid w:val="00EE516F"/>
    <w:rsid w:val="00EE6D59"/>
    <w:rsid w:val="00EF07AE"/>
    <w:rsid w:val="00EF1E6C"/>
    <w:rsid w:val="00F039A6"/>
    <w:rsid w:val="00F070EE"/>
    <w:rsid w:val="00F07CC8"/>
    <w:rsid w:val="00F1253E"/>
    <w:rsid w:val="00F14B60"/>
    <w:rsid w:val="00F14F53"/>
    <w:rsid w:val="00F1693C"/>
    <w:rsid w:val="00F201E5"/>
    <w:rsid w:val="00F2606E"/>
    <w:rsid w:val="00F31158"/>
    <w:rsid w:val="00F3144C"/>
    <w:rsid w:val="00F314E2"/>
    <w:rsid w:val="00F33250"/>
    <w:rsid w:val="00F342C5"/>
    <w:rsid w:val="00F3520B"/>
    <w:rsid w:val="00F356C3"/>
    <w:rsid w:val="00F35FC3"/>
    <w:rsid w:val="00F41EE4"/>
    <w:rsid w:val="00F4449B"/>
    <w:rsid w:val="00F44FF9"/>
    <w:rsid w:val="00F47C6E"/>
    <w:rsid w:val="00F519B3"/>
    <w:rsid w:val="00F52239"/>
    <w:rsid w:val="00F53D5F"/>
    <w:rsid w:val="00F56CEA"/>
    <w:rsid w:val="00F60976"/>
    <w:rsid w:val="00F6216E"/>
    <w:rsid w:val="00F63D29"/>
    <w:rsid w:val="00F66218"/>
    <w:rsid w:val="00F67102"/>
    <w:rsid w:val="00F67D52"/>
    <w:rsid w:val="00F70102"/>
    <w:rsid w:val="00F732B6"/>
    <w:rsid w:val="00F738F9"/>
    <w:rsid w:val="00F74CE0"/>
    <w:rsid w:val="00F77CFD"/>
    <w:rsid w:val="00F8017B"/>
    <w:rsid w:val="00F83CA8"/>
    <w:rsid w:val="00F850B0"/>
    <w:rsid w:val="00F86D8E"/>
    <w:rsid w:val="00F93F65"/>
    <w:rsid w:val="00F95511"/>
    <w:rsid w:val="00F9578C"/>
    <w:rsid w:val="00FA6A21"/>
    <w:rsid w:val="00FA7A0D"/>
    <w:rsid w:val="00FB0DFD"/>
    <w:rsid w:val="00FB6875"/>
    <w:rsid w:val="00FC2C5C"/>
    <w:rsid w:val="00FC2DC4"/>
    <w:rsid w:val="00FC3D76"/>
    <w:rsid w:val="00FC464E"/>
    <w:rsid w:val="00FC5481"/>
    <w:rsid w:val="00FD0889"/>
    <w:rsid w:val="00FD0A36"/>
    <w:rsid w:val="00FD109D"/>
    <w:rsid w:val="00FD146B"/>
    <w:rsid w:val="00FE08C7"/>
    <w:rsid w:val="00FE0F5C"/>
    <w:rsid w:val="00FE1DA6"/>
    <w:rsid w:val="00FE59CF"/>
    <w:rsid w:val="00FE6C90"/>
    <w:rsid w:val="00FE7AC7"/>
    <w:rsid w:val="00FF06DB"/>
    <w:rsid w:val="00FF29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944A2F-E981-4400-BC49-BCF7BCEE6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FCE"/>
    <w:pPr>
      <w:overflowPunct w:val="0"/>
      <w:autoSpaceDE w:val="0"/>
      <w:autoSpaceDN w:val="0"/>
      <w:adjustRightInd w:val="0"/>
      <w:spacing w:after="0" w:line="240" w:lineRule="atLeast"/>
      <w:ind w:firstLine="227"/>
      <w:jc w:val="both"/>
      <w:textAlignment w:val="baseline"/>
    </w:pPr>
    <w:rPr>
      <w:rFonts w:ascii="Times New Roman" w:eastAsia="Times New Roman" w:hAnsi="Times New Roman"/>
      <w:sz w:val="20"/>
      <w:szCs w:val="20"/>
      <w:lang w:eastAsia="de-DE" w:bidi="ar-SA"/>
    </w:rPr>
  </w:style>
  <w:style w:type="paragraph" w:styleId="Heading10">
    <w:name w:val="heading 1"/>
    <w:basedOn w:val="Normal"/>
    <w:next w:val="Normal"/>
    <w:link w:val="Heading1Char"/>
    <w:uiPriority w:val="9"/>
    <w:qFormat/>
    <w:rsid w:val="00B17E0A"/>
    <w:pPr>
      <w:keepNext/>
      <w:keepLines/>
      <w:suppressAutoHyphens/>
      <w:spacing w:before="360" w:after="240" w:line="300" w:lineRule="atLeast"/>
      <w:ind w:left="567" w:hanging="567"/>
      <w:jc w:val="left"/>
      <w:outlineLvl w:val="0"/>
    </w:pPr>
    <w:rPr>
      <w:b/>
      <w:sz w:val="24"/>
    </w:rPr>
  </w:style>
  <w:style w:type="paragraph" w:styleId="Heading20">
    <w:name w:val="heading 2"/>
    <w:basedOn w:val="Normal"/>
    <w:next w:val="Normal"/>
    <w:link w:val="Heading2Char"/>
    <w:qFormat/>
    <w:rsid w:val="00B17E0A"/>
    <w:pPr>
      <w:keepNext/>
      <w:keepLines/>
      <w:suppressAutoHyphens/>
      <w:spacing w:before="360" w:after="160"/>
      <w:ind w:left="567" w:hanging="567"/>
      <w:outlineLvl w:val="1"/>
    </w:pPr>
    <w:rPr>
      <w:b/>
    </w:rPr>
  </w:style>
  <w:style w:type="paragraph" w:styleId="Heading3">
    <w:name w:val="heading 3"/>
    <w:basedOn w:val="Normal"/>
    <w:next w:val="Normal"/>
    <w:link w:val="Heading3Char"/>
    <w:qFormat/>
    <w:rsid w:val="00B17E0A"/>
    <w:pPr>
      <w:spacing w:before="360"/>
      <w:ind w:firstLine="0"/>
      <w:outlineLvl w:val="2"/>
    </w:pPr>
  </w:style>
  <w:style w:type="paragraph" w:styleId="Heading4">
    <w:name w:val="heading 4"/>
    <w:basedOn w:val="Normal"/>
    <w:next w:val="Normal"/>
    <w:link w:val="Heading4Char"/>
    <w:qFormat/>
    <w:rsid w:val="00B17E0A"/>
    <w:pPr>
      <w:spacing w:before="240"/>
      <w:ind w:firstLine="0"/>
      <w:outlineLvl w:val="3"/>
    </w:pPr>
  </w:style>
  <w:style w:type="paragraph" w:styleId="Heading5">
    <w:name w:val="heading 5"/>
    <w:basedOn w:val="Normal"/>
    <w:next w:val="Normal"/>
    <w:link w:val="Heading5Char"/>
    <w:qFormat/>
    <w:rsid w:val="00B17E0A"/>
    <w:pPr>
      <w:spacing w:before="240"/>
      <w:ind w:firstLine="0"/>
      <w:outlineLvl w:val="4"/>
    </w:pPr>
  </w:style>
  <w:style w:type="paragraph" w:styleId="Heading6">
    <w:name w:val="heading 6"/>
    <w:basedOn w:val="Normal"/>
    <w:next w:val="Normal"/>
    <w:link w:val="Heading6Char"/>
    <w:qFormat/>
    <w:rsid w:val="00B17E0A"/>
    <w:pPr>
      <w:spacing w:before="240"/>
      <w:ind w:firstLine="0"/>
      <w:outlineLvl w:val="5"/>
    </w:pPr>
  </w:style>
  <w:style w:type="paragraph" w:styleId="Heading7">
    <w:name w:val="heading 7"/>
    <w:basedOn w:val="Normal"/>
    <w:next w:val="Normal"/>
    <w:link w:val="Heading7Char"/>
    <w:qFormat/>
    <w:rsid w:val="00B17E0A"/>
    <w:pPr>
      <w:spacing w:before="240"/>
      <w:ind w:firstLine="0"/>
      <w:outlineLvl w:val="6"/>
    </w:pPr>
  </w:style>
  <w:style w:type="paragraph" w:styleId="Heading8">
    <w:name w:val="heading 8"/>
    <w:basedOn w:val="Normal"/>
    <w:next w:val="Normal"/>
    <w:link w:val="Heading8Char"/>
    <w:qFormat/>
    <w:rsid w:val="00B17E0A"/>
    <w:pPr>
      <w:spacing w:before="240"/>
      <w:ind w:firstLine="0"/>
      <w:outlineLvl w:val="7"/>
    </w:pPr>
  </w:style>
  <w:style w:type="paragraph" w:styleId="Heading9">
    <w:name w:val="heading 9"/>
    <w:basedOn w:val="Normal"/>
    <w:next w:val="Normal"/>
    <w:link w:val="Heading9Char"/>
    <w:qFormat/>
    <w:rsid w:val="00B17E0A"/>
    <w:pPr>
      <w:spacing w:before="240"/>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B17E0A"/>
    <w:pPr>
      <w:spacing w:before="600" w:after="360" w:line="220" w:lineRule="atLeast"/>
      <w:ind w:left="567" w:right="567"/>
      <w:contextualSpacing/>
    </w:pPr>
    <w:rPr>
      <w:sz w:val="18"/>
    </w:rPr>
  </w:style>
  <w:style w:type="paragraph" w:customStyle="1" w:styleId="address">
    <w:name w:val="address"/>
    <w:basedOn w:val="Normal"/>
    <w:rsid w:val="00B17E0A"/>
    <w:pPr>
      <w:spacing w:after="200" w:line="220" w:lineRule="atLeast"/>
      <w:ind w:firstLine="0"/>
      <w:contextualSpacing/>
      <w:jc w:val="center"/>
    </w:pPr>
    <w:rPr>
      <w:sz w:val="18"/>
    </w:rPr>
  </w:style>
  <w:style w:type="numbering" w:customStyle="1" w:styleId="arabnumitem">
    <w:name w:val="arabnumitem"/>
    <w:basedOn w:val="NoList"/>
    <w:rsid w:val="00B17E0A"/>
    <w:pPr>
      <w:numPr>
        <w:numId w:val="1"/>
      </w:numPr>
    </w:pPr>
  </w:style>
  <w:style w:type="paragraph" w:styleId="ListBullet">
    <w:name w:val="List Bullet"/>
    <w:basedOn w:val="Normal"/>
    <w:rsid w:val="00B17E0A"/>
    <w:pPr>
      <w:numPr>
        <w:numId w:val="7"/>
      </w:numPr>
      <w:spacing w:before="120" w:after="120"/>
      <w:contextualSpacing/>
    </w:pPr>
  </w:style>
  <w:style w:type="paragraph" w:customStyle="1" w:styleId="author">
    <w:name w:val="author"/>
    <w:basedOn w:val="Normal"/>
    <w:next w:val="address"/>
    <w:rsid w:val="00B17E0A"/>
    <w:pPr>
      <w:spacing w:after="200"/>
      <w:ind w:firstLine="0"/>
      <w:jc w:val="center"/>
    </w:pPr>
  </w:style>
  <w:style w:type="paragraph" w:customStyle="1" w:styleId="bulletitem">
    <w:name w:val="bulletitem"/>
    <w:basedOn w:val="Normal"/>
    <w:rsid w:val="00B17E0A"/>
    <w:pPr>
      <w:numPr>
        <w:numId w:val="11"/>
      </w:numPr>
      <w:spacing w:before="160" w:after="160"/>
      <w:contextualSpacing/>
    </w:pPr>
  </w:style>
  <w:style w:type="paragraph" w:customStyle="1" w:styleId="dashitem">
    <w:name w:val="dashitem"/>
    <w:basedOn w:val="Normal"/>
    <w:rsid w:val="00B17E0A"/>
    <w:pPr>
      <w:numPr>
        <w:numId w:val="12"/>
      </w:numPr>
      <w:spacing w:before="160" w:after="160"/>
      <w:contextualSpacing/>
    </w:pPr>
  </w:style>
  <w:style w:type="character" w:customStyle="1" w:styleId="e-mail">
    <w:name w:val="e-mail"/>
    <w:basedOn w:val="DefaultParagraphFont"/>
    <w:rsid w:val="00B17E0A"/>
    <w:rPr>
      <w:rFonts w:ascii="Courier" w:hAnsi="Courier"/>
      <w:noProof/>
      <w:lang w:val="en-US"/>
    </w:rPr>
  </w:style>
  <w:style w:type="paragraph" w:customStyle="1" w:styleId="equation">
    <w:name w:val="equation"/>
    <w:basedOn w:val="Normal"/>
    <w:next w:val="Normal"/>
    <w:rsid w:val="00B17E0A"/>
    <w:pPr>
      <w:tabs>
        <w:tab w:val="center" w:pos="3289"/>
        <w:tab w:val="right" w:pos="6917"/>
      </w:tabs>
      <w:spacing w:before="160" w:after="160"/>
      <w:ind w:firstLine="0"/>
    </w:pPr>
  </w:style>
  <w:style w:type="paragraph" w:customStyle="1" w:styleId="figurecaption">
    <w:name w:val="figurecaption"/>
    <w:basedOn w:val="Normal"/>
    <w:next w:val="Normal"/>
    <w:rsid w:val="00B17E0A"/>
    <w:pPr>
      <w:keepLines/>
      <w:spacing w:before="120" w:after="240" w:line="220" w:lineRule="atLeast"/>
      <w:ind w:firstLine="0"/>
      <w:jc w:val="center"/>
    </w:pPr>
    <w:rPr>
      <w:sz w:val="18"/>
    </w:rPr>
  </w:style>
  <w:style w:type="character" w:styleId="FootnoteReference">
    <w:name w:val="footnote reference"/>
    <w:basedOn w:val="DefaultParagraphFont"/>
    <w:rsid w:val="00B17E0A"/>
    <w:rPr>
      <w:position w:val="0"/>
      <w:vertAlign w:val="superscript"/>
    </w:rPr>
  </w:style>
  <w:style w:type="paragraph" w:styleId="Footer">
    <w:name w:val="footer"/>
    <w:basedOn w:val="Normal"/>
    <w:link w:val="FooterChar"/>
    <w:rsid w:val="00B17E0A"/>
    <w:pPr>
      <w:tabs>
        <w:tab w:val="center" w:pos="4536"/>
        <w:tab w:val="right" w:pos="9072"/>
      </w:tabs>
    </w:pPr>
  </w:style>
  <w:style w:type="character" w:customStyle="1" w:styleId="FooterChar">
    <w:name w:val="Footer Char"/>
    <w:basedOn w:val="DefaultParagraphFont"/>
    <w:link w:val="Footer"/>
    <w:rsid w:val="0090666A"/>
    <w:rPr>
      <w:rFonts w:ascii="Times New Roman" w:eastAsia="Times New Roman" w:hAnsi="Times New Roman"/>
      <w:sz w:val="20"/>
      <w:szCs w:val="20"/>
      <w:lang w:eastAsia="de-DE" w:bidi="ar-SA"/>
    </w:rPr>
  </w:style>
  <w:style w:type="paragraph" w:customStyle="1" w:styleId="heading1">
    <w:name w:val="heading1"/>
    <w:basedOn w:val="Heading10"/>
    <w:next w:val="Normal"/>
    <w:rsid w:val="00B17E0A"/>
    <w:pPr>
      <w:numPr>
        <w:numId w:val="8"/>
      </w:numPr>
    </w:pPr>
    <w:rPr>
      <w:bCs/>
    </w:rPr>
  </w:style>
  <w:style w:type="paragraph" w:customStyle="1" w:styleId="heading2">
    <w:name w:val="heading2"/>
    <w:basedOn w:val="Heading20"/>
    <w:next w:val="Normal"/>
    <w:rsid w:val="00B17E0A"/>
    <w:pPr>
      <w:numPr>
        <w:ilvl w:val="1"/>
        <w:numId w:val="8"/>
      </w:numPr>
    </w:pPr>
    <w:rPr>
      <w:bCs/>
      <w:iCs/>
    </w:rPr>
  </w:style>
  <w:style w:type="character" w:customStyle="1" w:styleId="heading30">
    <w:name w:val="heading3"/>
    <w:basedOn w:val="DefaultParagraphFont"/>
    <w:rsid w:val="00B17E0A"/>
    <w:rPr>
      <w:b/>
    </w:rPr>
  </w:style>
  <w:style w:type="character" w:customStyle="1" w:styleId="heading40">
    <w:name w:val="heading4"/>
    <w:basedOn w:val="DefaultParagraphFont"/>
    <w:rsid w:val="00B17E0A"/>
    <w:rPr>
      <w:i/>
    </w:rPr>
  </w:style>
  <w:style w:type="numbering" w:customStyle="1" w:styleId="headings">
    <w:name w:val="headings"/>
    <w:basedOn w:val="arabnumitem"/>
    <w:rsid w:val="00B17E0A"/>
    <w:pPr>
      <w:numPr>
        <w:numId w:val="4"/>
      </w:numPr>
    </w:pPr>
  </w:style>
  <w:style w:type="character" w:styleId="Hyperlink">
    <w:name w:val="Hyperlink"/>
    <w:basedOn w:val="DefaultParagraphFont"/>
    <w:rsid w:val="00B17E0A"/>
    <w:rPr>
      <w:color w:val="auto"/>
      <w:u w:val="none"/>
    </w:rPr>
  </w:style>
  <w:style w:type="paragraph" w:customStyle="1" w:styleId="image">
    <w:name w:val="image"/>
    <w:basedOn w:val="Normal"/>
    <w:next w:val="Normal"/>
    <w:rsid w:val="00B17E0A"/>
    <w:pPr>
      <w:spacing w:before="240" w:after="120"/>
      <w:ind w:firstLine="0"/>
      <w:jc w:val="center"/>
    </w:pPr>
  </w:style>
  <w:style w:type="numbering" w:customStyle="1" w:styleId="itemization">
    <w:name w:val="itemization"/>
    <w:basedOn w:val="NoList"/>
    <w:semiHidden/>
    <w:rsid w:val="00B17E0A"/>
  </w:style>
  <w:style w:type="numbering" w:customStyle="1" w:styleId="itemization1">
    <w:name w:val="itemization1"/>
    <w:basedOn w:val="NoList"/>
    <w:rsid w:val="00B17E0A"/>
    <w:pPr>
      <w:numPr>
        <w:numId w:val="2"/>
      </w:numPr>
    </w:pPr>
  </w:style>
  <w:style w:type="numbering" w:customStyle="1" w:styleId="itemization2">
    <w:name w:val="itemization2"/>
    <w:basedOn w:val="NoList"/>
    <w:rsid w:val="00B17E0A"/>
    <w:pPr>
      <w:numPr>
        <w:numId w:val="3"/>
      </w:numPr>
    </w:pPr>
  </w:style>
  <w:style w:type="paragraph" w:customStyle="1" w:styleId="keywords">
    <w:name w:val="keywords"/>
    <w:basedOn w:val="abstract"/>
    <w:next w:val="heading1"/>
    <w:rsid w:val="007809D1"/>
    <w:pPr>
      <w:spacing w:before="220"/>
      <w:ind w:firstLine="0"/>
      <w:contextualSpacing w:val="0"/>
      <w:jc w:val="left"/>
    </w:pPr>
  </w:style>
  <w:style w:type="paragraph" w:styleId="Header">
    <w:name w:val="header"/>
    <w:basedOn w:val="Normal"/>
    <w:link w:val="HeaderChar"/>
    <w:rsid w:val="00B17E0A"/>
    <w:pPr>
      <w:tabs>
        <w:tab w:val="center" w:pos="4536"/>
        <w:tab w:val="right" w:pos="9072"/>
      </w:tabs>
      <w:ind w:firstLine="0"/>
    </w:pPr>
    <w:rPr>
      <w:sz w:val="18"/>
    </w:rPr>
  </w:style>
  <w:style w:type="character" w:customStyle="1" w:styleId="HeaderChar">
    <w:name w:val="Header Char"/>
    <w:basedOn w:val="DefaultParagraphFont"/>
    <w:link w:val="Header"/>
    <w:rsid w:val="0090666A"/>
    <w:rPr>
      <w:rFonts w:ascii="Times New Roman" w:eastAsia="Times New Roman" w:hAnsi="Times New Roman"/>
      <w:sz w:val="18"/>
      <w:szCs w:val="20"/>
      <w:lang w:eastAsia="de-DE" w:bidi="ar-SA"/>
    </w:rPr>
  </w:style>
  <w:style w:type="paragraph" w:styleId="ListNumber">
    <w:name w:val="List Number"/>
    <w:basedOn w:val="Normal"/>
    <w:rsid w:val="00B17E0A"/>
    <w:pPr>
      <w:numPr>
        <w:numId w:val="9"/>
      </w:numPr>
    </w:pPr>
  </w:style>
  <w:style w:type="paragraph" w:customStyle="1" w:styleId="numitem">
    <w:name w:val="numitem"/>
    <w:basedOn w:val="Normal"/>
    <w:rsid w:val="00B17E0A"/>
    <w:pPr>
      <w:numPr>
        <w:numId w:val="13"/>
      </w:numPr>
      <w:spacing w:before="160" w:after="160"/>
      <w:contextualSpacing/>
    </w:pPr>
  </w:style>
  <w:style w:type="paragraph" w:customStyle="1" w:styleId="p1a">
    <w:name w:val="p1a"/>
    <w:basedOn w:val="Normal"/>
    <w:rsid w:val="00B17E0A"/>
    <w:pPr>
      <w:ind w:firstLine="0"/>
    </w:pPr>
  </w:style>
  <w:style w:type="paragraph" w:customStyle="1" w:styleId="programcode">
    <w:name w:val="programcode"/>
    <w:basedOn w:val="Normal"/>
    <w:rsid w:val="00B17E0A"/>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Normal"/>
    <w:rsid w:val="003701CD"/>
    <w:pPr>
      <w:numPr>
        <w:numId w:val="10"/>
      </w:numPr>
      <w:spacing w:line="220" w:lineRule="atLeast"/>
    </w:pPr>
    <w:rPr>
      <w:sz w:val="18"/>
    </w:rPr>
  </w:style>
  <w:style w:type="numbering" w:customStyle="1" w:styleId="referencelist">
    <w:name w:val="referencelist"/>
    <w:basedOn w:val="NoList"/>
    <w:semiHidden/>
    <w:rsid w:val="00B17E0A"/>
    <w:pPr>
      <w:numPr>
        <w:numId w:val="5"/>
      </w:numPr>
    </w:pPr>
  </w:style>
  <w:style w:type="paragraph" w:customStyle="1" w:styleId="runninghead-left">
    <w:name w:val="running head - left"/>
    <w:basedOn w:val="Normal"/>
    <w:rsid w:val="00B17E0A"/>
    <w:pPr>
      <w:ind w:firstLine="0"/>
      <w:jc w:val="left"/>
    </w:pPr>
    <w:rPr>
      <w:sz w:val="18"/>
      <w:szCs w:val="18"/>
    </w:rPr>
  </w:style>
  <w:style w:type="character" w:customStyle="1" w:styleId="Heading1Char">
    <w:name w:val="Heading 1 Char"/>
    <w:basedOn w:val="DefaultParagraphFont"/>
    <w:link w:val="Heading10"/>
    <w:uiPriority w:val="9"/>
    <w:rsid w:val="0090666A"/>
    <w:rPr>
      <w:rFonts w:ascii="Times New Roman" w:eastAsia="Times New Roman" w:hAnsi="Times New Roman"/>
      <w:b/>
      <w:sz w:val="24"/>
      <w:szCs w:val="20"/>
      <w:lang w:eastAsia="de-DE" w:bidi="ar-SA"/>
    </w:rPr>
  </w:style>
  <w:style w:type="character" w:customStyle="1" w:styleId="Heading2Char">
    <w:name w:val="Heading 2 Char"/>
    <w:basedOn w:val="DefaultParagraphFont"/>
    <w:link w:val="Heading20"/>
    <w:rsid w:val="0090666A"/>
    <w:rPr>
      <w:rFonts w:ascii="Times New Roman" w:eastAsia="Times New Roman" w:hAnsi="Times New Roman"/>
      <w:b/>
      <w:sz w:val="20"/>
      <w:szCs w:val="20"/>
      <w:lang w:eastAsia="de-DE" w:bidi="ar-SA"/>
    </w:rPr>
  </w:style>
  <w:style w:type="character" w:customStyle="1" w:styleId="Heading3Char">
    <w:name w:val="Heading 3 Char"/>
    <w:basedOn w:val="DefaultParagraphFont"/>
    <w:link w:val="Heading3"/>
    <w:rsid w:val="0090666A"/>
    <w:rPr>
      <w:rFonts w:ascii="Times New Roman" w:eastAsia="Times New Roman" w:hAnsi="Times New Roman"/>
      <w:sz w:val="20"/>
      <w:szCs w:val="20"/>
      <w:lang w:eastAsia="de-DE" w:bidi="ar-SA"/>
    </w:rPr>
  </w:style>
  <w:style w:type="character" w:customStyle="1" w:styleId="Heading4Char">
    <w:name w:val="Heading 4 Char"/>
    <w:basedOn w:val="DefaultParagraphFont"/>
    <w:link w:val="Heading4"/>
    <w:rsid w:val="0090666A"/>
    <w:rPr>
      <w:rFonts w:ascii="Times New Roman" w:eastAsia="Times New Roman" w:hAnsi="Times New Roman"/>
      <w:sz w:val="20"/>
      <w:szCs w:val="20"/>
      <w:lang w:eastAsia="de-DE" w:bidi="ar-SA"/>
    </w:rPr>
  </w:style>
  <w:style w:type="character" w:customStyle="1" w:styleId="Heading5Char">
    <w:name w:val="Heading 5 Char"/>
    <w:basedOn w:val="DefaultParagraphFont"/>
    <w:link w:val="Heading5"/>
    <w:rsid w:val="0090666A"/>
    <w:rPr>
      <w:rFonts w:ascii="Times New Roman" w:eastAsia="Times New Roman" w:hAnsi="Times New Roman"/>
      <w:sz w:val="20"/>
      <w:szCs w:val="20"/>
      <w:lang w:eastAsia="de-DE" w:bidi="ar-SA"/>
    </w:rPr>
  </w:style>
  <w:style w:type="character" w:customStyle="1" w:styleId="Heading6Char">
    <w:name w:val="Heading 6 Char"/>
    <w:basedOn w:val="DefaultParagraphFont"/>
    <w:link w:val="Heading6"/>
    <w:rsid w:val="0090666A"/>
    <w:rPr>
      <w:rFonts w:ascii="Times New Roman" w:eastAsia="Times New Roman" w:hAnsi="Times New Roman"/>
      <w:sz w:val="20"/>
      <w:szCs w:val="20"/>
      <w:lang w:eastAsia="de-DE" w:bidi="ar-SA"/>
    </w:rPr>
  </w:style>
  <w:style w:type="character" w:customStyle="1" w:styleId="Heading7Char">
    <w:name w:val="Heading 7 Char"/>
    <w:basedOn w:val="DefaultParagraphFont"/>
    <w:link w:val="Heading7"/>
    <w:rsid w:val="0090666A"/>
    <w:rPr>
      <w:rFonts w:ascii="Times New Roman" w:eastAsia="Times New Roman" w:hAnsi="Times New Roman"/>
      <w:sz w:val="20"/>
      <w:szCs w:val="20"/>
      <w:lang w:eastAsia="de-DE" w:bidi="ar-SA"/>
    </w:rPr>
  </w:style>
  <w:style w:type="character" w:customStyle="1" w:styleId="Heading8Char">
    <w:name w:val="Heading 8 Char"/>
    <w:basedOn w:val="DefaultParagraphFont"/>
    <w:link w:val="Heading8"/>
    <w:rsid w:val="0090666A"/>
    <w:rPr>
      <w:rFonts w:ascii="Times New Roman" w:eastAsia="Times New Roman" w:hAnsi="Times New Roman"/>
      <w:sz w:val="20"/>
      <w:szCs w:val="20"/>
      <w:lang w:eastAsia="de-DE" w:bidi="ar-SA"/>
    </w:rPr>
  </w:style>
  <w:style w:type="character" w:customStyle="1" w:styleId="Heading9Char">
    <w:name w:val="Heading 9 Char"/>
    <w:basedOn w:val="DefaultParagraphFont"/>
    <w:link w:val="Heading9"/>
    <w:rsid w:val="0090666A"/>
    <w:rPr>
      <w:rFonts w:ascii="Times New Roman" w:eastAsia="Times New Roman" w:hAnsi="Times New Roman"/>
      <w:sz w:val="20"/>
      <w:szCs w:val="20"/>
      <w:lang w:eastAsia="de-DE" w:bidi="ar-SA"/>
    </w:rPr>
  </w:style>
  <w:style w:type="paragraph" w:customStyle="1" w:styleId="runninghead-right">
    <w:name w:val="running head - right"/>
    <w:basedOn w:val="Normal"/>
    <w:rsid w:val="00B17E0A"/>
    <w:pPr>
      <w:ind w:firstLine="0"/>
      <w:jc w:val="right"/>
    </w:pPr>
    <w:rPr>
      <w:bCs/>
      <w:sz w:val="18"/>
      <w:szCs w:val="18"/>
    </w:rPr>
  </w:style>
  <w:style w:type="character" w:styleId="PageNumber">
    <w:name w:val="page number"/>
    <w:basedOn w:val="DefaultParagraphFont"/>
    <w:rsid w:val="00B17E0A"/>
    <w:rPr>
      <w:sz w:val="18"/>
    </w:rPr>
  </w:style>
  <w:style w:type="paragraph" w:customStyle="1" w:styleId="papertitle">
    <w:name w:val="papertitle"/>
    <w:basedOn w:val="Normal"/>
    <w:next w:val="author"/>
    <w:rsid w:val="00B17E0A"/>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rsid w:val="00B17E0A"/>
    <w:pPr>
      <w:spacing w:before="120" w:line="280" w:lineRule="atLeast"/>
    </w:pPr>
    <w:rPr>
      <w:sz w:val="24"/>
    </w:rPr>
  </w:style>
  <w:style w:type="paragraph" w:customStyle="1" w:styleId="tablecaption">
    <w:name w:val="tablecaption"/>
    <w:basedOn w:val="Normal"/>
    <w:next w:val="Normal"/>
    <w:rsid w:val="00B17E0A"/>
    <w:pPr>
      <w:keepNext/>
      <w:keepLines/>
      <w:spacing w:before="240" w:after="120" w:line="220" w:lineRule="atLeast"/>
      <w:ind w:firstLine="0"/>
      <w:jc w:val="center"/>
    </w:pPr>
    <w:rPr>
      <w:sz w:val="18"/>
      <w:lang w:val="de-DE"/>
    </w:rPr>
  </w:style>
  <w:style w:type="character" w:customStyle="1" w:styleId="url">
    <w:name w:val="url"/>
    <w:basedOn w:val="DefaultParagraphFont"/>
    <w:rsid w:val="00B17E0A"/>
    <w:rPr>
      <w:rFonts w:ascii="Courier" w:hAnsi="Courier"/>
      <w:noProof/>
      <w:lang w:val="en-US"/>
    </w:rPr>
  </w:style>
  <w:style w:type="paragraph" w:styleId="FootnoteText">
    <w:name w:val="footnote text"/>
    <w:basedOn w:val="Normal"/>
    <w:link w:val="FootnoteTextChar"/>
    <w:rsid w:val="00B17E0A"/>
    <w:pPr>
      <w:spacing w:line="220" w:lineRule="atLeast"/>
      <w:ind w:left="227" w:hanging="227"/>
    </w:pPr>
    <w:rPr>
      <w:sz w:val="18"/>
    </w:rPr>
  </w:style>
  <w:style w:type="character" w:customStyle="1" w:styleId="FootnoteTextChar">
    <w:name w:val="Footnote Text Char"/>
    <w:basedOn w:val="DefaultParagraphFont"/>
    <w:link w:val="FootnoteText"/>
    <w:rsid w:val="00364275"/>
    <w:rPr>
      <w:rFonts w:ascii="Times New Roman" w:eastAsia="Times New Roman" w:hAnsi="Times New Roman"/>
      <w:sz w:val="18"/>
      <w:szCs w:val="20"/>
      <w:lang w:eastAsia="de-DE" w:bidi="ar-SA"/>
    </w:rPr>
  </w:style>
  <w:style w:type="paragraph" w:styleId="BalloonText">
    <w:name w:val="Balloon Text"/>
    <w:basedOn w:val="Normal"/>
    <w:link w:val="BalloonTextChar"/>
    <w:rsid w:val="007D3F0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D3F01"/>
    <w:rPr>
      <w:rFonts w:ascii="Tahoma" w:eastAsia="Times New Roman" w:hAnsi="Tahoma" w:cs="Tahoma"/>
      <w:sz w:val="16"/>
      <w:szCs w:val="16"/>
      <w:lang w:eastAsia="de-DE" w:bidi="ar-SA"/>
    </w:rPr>
  </w:style>
  <w:style w:type="character" w:customStyle="1" w:styleId="RH">
    <w:name w:val="RH"/>
    <w:basedOn w:val="DefaultParagraphFont"/>
    <w:rsid w:val="000F1F28"/>
  </w:style>
  <w:style w:type="paragraph" w:customStyle="1" w:styleId="ReferenceLine">
    <w:name w:val="ReferenceLine"/>
    <w:basedOn w:val="p1a"/>
    <w:rsid w:val="00B17E0A"/>
    <w:pPr>
      <w:spacing w:line="200" w:lineRule="exact"/>
    </w:pPr>
    <w:rPr>
      <w:sz w:val="16"/>
    </w:rPr>
  </w:style>
  <w:style w:type="character" w:styleId="PlaceholderText">
    <w:name w:val="Placeholder Text"/>
    <w:basedOn w:val="DefaultParagraphFont"/>
    <w:uiPriority w:val="99"/>
    <w:semiHidden/>
    <w:rsid w:val="0084473D"/>
    <w:rPr>
      <w:color w:val="808080"/>
    </w:rPr>
  </w:style>
  <w:style w:type="paragraph" w:styleId="ListParagraph">
    <w:name w:val="List Paragraph"/>
    <w:basedOn w:val="Normal"/>
    <w:uiPriority w:val="34"/>
    <w:qFormat/>
    <w:rsid w:val="00CF2145"/>
    <w:pPr>
      <w:ind w:left="720"/>
      <w:contextualSpacing/>
    </w:pPr>
  </w:style>
  <w:style w:type="paragraph" w:styleId="NormalWeb">
    <w:name w:val="Normal (Web)"/>
    <w:basedOn w:val="Normal"/>
    <w:uiPriority w:val="99"/>
    <w:unhideWhenUsed/>
    <w:rsid w:val="00415F0B"/>
    <w:pPr>
      <w:overflowPunct/>
      <w:autoSpaceDE/>
      <w:autoSpaceDN/>
      <w:adjustRightInd/>
      <w:spacing w:before="100" w:beforeAutospacing="1" w:after="100" w:afterAutospacing="1" w:line="240" w:lineRule="auto"/>
      <w:ind w:firstLine="0"/>
      <w:jc w:val="left"/>
      <w:textAlignment w:val="auto"/>
    </w:pPr>
    <w:rPr>
      <w:rFonts w:eastAsiaTheme="minorEastAsia"/>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9788">
      <w:bodyDiv w:val="1"/>
      <w:marLeft w:val="0"/>
      <w:marRight w:val="0"/>
      <w:marTop w:val="0"/>
      <w:marBottom w:val="0"/>
      <w:divBdr>
        <w:top w:val="none" w:sz="0" w:space="0" w:color="auto"/>
        <w:left w:val="none" w:sz="0" w:space="0" w:color="auto"/>
        <w:bottom w:val="none" w:sz="0" w:space="0" w:color="auto"/>
        <w:right w:val="none" w:sz="0" w:space="0" w:color="auto"/>
      </w:divBdr>
    </w:div>
    <w:div w:id="148060350">
      <w:bodyDiv w:val="1"/>
      <w:marLeft w:val="0"/>
      <w:marRight w:val="0"/>
      <w:marTop w:val="0"/>
      <w:marBottom w:val="0"/>
      <w:divBdr>
        <w:top w:val="none" w:sz="0" w:space="0" w:color="auto"/>
        <w:left w:val="none" w:sz="0" w:space="0" w:color="auto"/>
        <w:bottom w:val="none" w:sz="0" w:space="0" w:color="auto"/>
        <w:right w:val="none" w:sz="0" w:space="0" w:color="auto"/>
      </w:divBdr>
      <w:divsChild>
        <w:div w:id="720592685">
          <w:marLeft w:val="0"/>
          <w:marRight w:val="0"/>
          <w:marTop w:val="0"/>
          <w:marBottom w:val="0"/>
          <w:divBdr>
            <w:top w:val="none" w:sz="0" w:space="0" w:color="auto"/>
            <w:left w:val="none" w:sz="0" w:space="0" w:color="auto"/>
            <w:bottom w:val="none" w:sz="0" w:space="0" w:color="auto"/>
            <w:right w:val="none" w:sz="0" w:space="0" w:color="auto"/>
          </w:divBdr>
          <w:divsChild>
            <w:div w:id="738865204">
              <w:marLeft w:val="0"/>
              <w:marRight w:val="0"/>
              <w:marTop w:val="0"/>
              <w:marBottom w:val="0"/>
              <w:divBdr>
                <w:top w:val="none" w:sz="0" w:space="0" w:color="auto"/>
                <w:left w:val="none" w:sz="0" w:space="0" w:color="auto"/>
                <w:bottom w:val="none" w:sz="0" w:space="0" w:color="auto"/>
                <w:right w:val="none" w:sz="0" w:space="0" w:color="auto"/>
              </w:divBdr>
              <w:divsChild>
                <w:div w:id="1301227538">
                  <w:marLeft w:val="0"/>
                  <w:marRight w:val="0"/>
                  <w:marTop w:val="0"/>
                  <w:marBottom w:val="0"/>
                  <w:divBdr>
                    <w:top w:val="none" w:sz="0" w:space="0" w:color="auto"/>
                    <w:left w:val="none" w:sz="0" w:space="0" w:color="auto"/>
                    <w:bottom w:val="none" w:sz="0" w:space="0" w:color="auto"/>
                    <w:right w:val="none" w:sz="0" w:space="0" w:color="auto"/>
                  </w:divBdr>
                  <w:divsChild>
                    <w:div w:id="2139759071">
                      <w:marLeft w:val="0"/>
                      <w:marRight w:val="0"/>
                      <w:marTop w:val="0"/>
                      <w:marBottom w:val="0"/>
                      <w:divBdr>
                        <w:top w:val="none" w:sz="0" w:space="0" w:color="auto"/>
                        <w:left w:val="none" w:sz="0" w:space="0" w:color="auto"/>
                        <w:bottom w:val="none" w:sz="0" w:space="0" w:color="auto"/>
                        <w:right w:val="none" w:sz="0" w:space="0" w:color="auto"/>
                      </w:divBdr>
                      <w:divsChild>
                        <w:div w:id="1692949982">
                          <w:marLeft w:val="0"/>
                          <w:marRight w:val="0"/>
                          <w:marTop w:val="0"/>
                          <w:marBottom w:val="0"/>
                          <w:divBdr>
                            <w:top w:val="none" w:sz="0" w:space="0" w:color="auto"/>
                            <w:left w:val="none" w:sz="0" w:space="0" w:color="auto"/>
                            <w:bottom w:val="none" w:sz="0" w:space="0" w:color="auto"/>
                            <w:right w:val="none" w:sz="0" w:space="0" w:color="auto"/>
                          </w:divBdr>
                          <w:divsChild>
                            <w:div w:id="792210523">
                              <w:marLeft w:val="0"/>
                              <w:marRight w:val="0"/>
                              <w:marTop w:val="0"/>
                              <w:marBottom w:val="0"/>
                              <w:divBdr>
                                <w:top w:val="none" w:sz="0" w:space="0" w:color="auto"/>
                                <w:left w:val="none" w:sz="0" w:space="0" w:color="auto"/>
                                <w:bottom w:val="none" w:sz="0" w:space="0" w:color="auto"/>
                                <w:right w:val="none" w:sz="0" w:space="0" w:color="auto"/>
                              </w:divBdr>
                              <w:divsChild>
                                <w:div w:id="238684481">
                                  <w:marLeft w:val="0"/>
                                  <w:marRight w:val="0"/>
                                  <w:marTop w:val="0"/>
                                  <w:marBottom w:val="0"/>
                                  <w:divBdr>
                                    <w:top w:val="none" w:sz="0" w:space="0" w:color="auto"/>
                                    <w:left w:val="none" w:sz="0" w:space="0" w:color="auto"/>
                                    <w:bottom w:val="none" w:sz="0" w:space="0" w:color="auto"/>
                                    <w:right w:val="none" w:sz="0" w:space="0" w:color="auto"/>
                                  </w:divBdr>
                                  <w:divsChild>
                                    <w:div w:id="1804226828">
                                      <w:marLeft w:val="0"/>
                                      <w:marRight w:val="0"/>
                                      <w:marTop w:val="0"/>
                                      <w:marBottom w:val="0"/>
                                      <w:divBdr>
                                        <w:top w:val="none" w:sz="0" w:space="0" w:color="auto"/>
                                        <w:left w:val="none" w:sz="0" w:space="0" w:color="auto"/>
                                        <w:bottom w:val="none" w:sz="0" w:space="0" w:color="auto"/>
                                        <w:right w:val="none" w:sz="0" w:space="0" w:color="auto"/>
                                      </w:divBdr>
                                      <w:divsChild>
                                        <w:div w:id="1969163109">
                                          <w:marLeft w:val="0"/>
                                          <w:marRight w:val="0"/>
                                          <w:marTop w:val="0"/>
                                          <w:marBottom w:val="0"/>
                                          <w:divBdr>
                                            <w:top w:val="none" w:sz="0" w:space="0" w:color="auto"/>
                                            <w:left w:val="none" w:sz="0" w:space="0" w:color="auto"/>
                                            <w:bottom w:val="none" w:sz="0" w:space="0" w:color="auto"/>
                                            <w:right w:val="none" w:sz="0" w:space="0" w:color="auto"/>
                                          </w:divBdr>
                                          <w:divsChild>
                                            <w:div w:id="1243947786">
                                              <w:marLeft w:val="0"/>
                                              <w:marRight w:val="0"/>
                                              <w:marTop w:val="0"/>
                                              <w:marBottom w:val="0"/>
                                              <w:divBdr>
                                                <w:top w:val="none" w:sz="0" w:space="0" w:color="auto"/>
                                                <w:left w:val="none" w:sz="0" w:space="0" w:color="auto"/>
                                                <w:bottom w:val="none" w:sz="0" w:space="0" w:color="auto"/>
                                                <w:right w:val="none" w:sz="0" w:space="0" w:color="auto"/>
                                              </w:divBdr>
                                              <w:divsChild>
                                                <w:div w:id="565650707">
                                                  <w:marLeft w:val="0"/>
                                                  <w:marRight w:val="0"/>
                                                  <w:marTop w:val="0"/>
                                                  <w:marBottom w:val="0"/>
                                                  <w:divBdr>
                                                    <w:top w:val="none" w:sz="0" w:space="0" w:color="auto"/>
                                                    <w:left w:val="none" w:sz="0" w:space="0" w:color="auto"/>
                                                    <w:bottom w:val="none" w:sz="0" w:space="0" w:color="auto"/>
                                                    <w:right w:val="none" w:sz="0" w:space="0" w:color="auto"/>
                                                  </w:divBdr>
                                                  <w:divsChild>
                                                    <w:div w:id="432937364">
                                                      <w:marLeft w:val="0"/>
                                                      <w:marRight w:val="0"/>
                                                      <w:marTop w:val="0"/>
                                                      <w:marBottom w:val="0"/>
                                                      <w:divBdr>
                                                        <w:top w:val="none" w:sz="0" w:space="0" w:color="auto"/>
                                                        <w:left w:val="none" w:sz="0" w:space="0" w:color="auto"/>
                                                        <w:bottom w:val="none" w:sz="0" w:space="0" w:color="auto"/>
                                                        <w:right w:val="none" w:sz="0" w:space="0" w:color="auto"/>
                                                      </w:divBdr>
                                                      <w:divsChild>
                                                        <w:div w:id="1276326626">
                                                          <w:marLeft w:val="0"/>
                                                          <w:marRight w:val="0"/>
                                                          <w:marTop w:val="0"/>
                                                          <w:marBottom w:val="0"/>
                                                          <w:divBdr>
                                                            <w:top w:val="none" w:sz="0" w:space="0" w:color="auto"/>
                                                            <w:left w:val="none" w:sz="0" w:space="0" w:color="auto"/>
                                                            <w:bottom w:val="none" w:sz="0" w:space="0" w:color="auto"/>
                                                            <w:right w:val="none" w:sz="0" w:space="0" w:color="auto"/>
                                                          </w:divBdr>
                                                          <w:divsChild>
                                                            <w:div w:id="911623440">
                                                              <w:marLeft w:val="0"/>
                                                              <w:marRight w:val="0"/>
                                                              <w:marTop w:val="0"/>
                                                              <w:marBottom w:val="0"/>
                                                              <w:divBdr>
                                                                <w:top w:val="none" w:sz="0" w:space="0" w:color="auto"/>
                                                                <w:left w:val="none" w:sz="0" w:space="0" w:color="auto"/>
                                                                <w:bottom w:val="none" w:sz="0" w:space="0" w:color="auto"/>
                                                                <w:right w:val="none" w:sz="0" w:space="0" w:color="auto"/>
                                                              </w:divBdr>
                                                              <w:divsChild>
                                                                <w:div w:id="364989017">
                                                                  <w:marLeft w:val="0"/>
                                                                  <w:marRight w:val="0"/>
                                                                  <w:marTop w:val="0"/>
                                                                  <w:marBottom w:val="0"/>
                                                                  <w:divBdr>
                                                                    <w:top w:val="none" w:sz="0" w:space="0" w:color="auto"/>
                                                                    <w:left w:val="none" w:sz="0" w:space="0" w:color="auto"/>
                                                                    <w:bottom w:val="none" w:sz="0" w:space="0" w:color="auto"/>
                                                                    <w:right w:val="none" w:sz="0" w:space="0" w:color="auto"/>
                                                                  </w:divBdr>
                                                                  <w:divsChild>
                                                                    <w:div w:id="868184438">
                                                                      <w:marLeft w:val="0"/>
                                                                      <w:marRight w:val="0"/>
                                                                      <w:marTop w:val="0"/>
                                                                      <w:marBottom w:val="0"/>
                                                                      <w:divBdr>
                                                                        <w:top w:val="none" w:sz="0" w:space="0" w:color="auto"/>
                                                                        <w:left w:val="none" w:sz="0" w:space="0" w:color="auto"/>
                                                                        <w:bottom w:val="none" w:sz="0" w:space="0" w:color="auto"/>
                                                                        <w:right w:val="none" w:sz="0" w:space="0" w:color="auto"/>
                                                                      </w:divBdr>
                                                                    </w:div>
                                                                    <w:div w:id="1317759448">
                                                                      <w:marLeft w:val="0"/>
                                                                      <w:marRight w:val="0"/>
                                                                      <w:marTop w:val="0"/>
                                                                      <w:marBottom w:val="0"/>
                                                                      <w:divBdr>
                                                                        <w:top w:val="none" w:sz="0" w:space="0" w:color="auto"/>
                                                                        <w:left w:val="none" w:sz="0" w:space="0" w:color="auto"/>
                                                                        <w:bottom w:val="none" w:sz="0" w:space="0" w:color="auto"/>
                                                                        <w:right w:val="none" w:sz="0" w:space="0" w:color="auto"/>
                                                                      </w:divBdr>
                                                                      <w:divsChild>
                                                                        <w:div w:id="17084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0428266">
      <w:bodyDiv w:val="1"/>
      <w:marLeft w:val="0"/>
      <w:marRight w:val="0"/>
      <w:marTop w:val="0"/>
      <w:marBottom w:val="0"/>
      <w:divBdr>
        <w:top w:val="none" w:sz="0" w:space="0" w:color="auto"/>
        <w:left w:val="none" w:sz="0" w:space="0" w:color="auto"/>
        <w:bottom w:val="none" w:sz="0" w:space="0" w:color="auto"/>
        <w:right w:val="none" w:sz="0" w:space="0" w:color="auto"/>
      </w:divBdr>
    </w:div>
    <w:div w:id="760876461">
      <w:bodyDiv w:val="1"/>
      <w:marLeft w:val="0"/>
      <w:marRight w:val="0"/>
      <w:marTop w:val="0"/>
      <w:marBottom w:val="0"/>
      <w:divBdr>
        <w:top w:val="none" w:sz="0" w:space="0" w:color="auto"/>
        <w:left w:val="none" w:sz="0" w:space="0" w:color="auto"/>
        <w:bottom w:val="none" w:sz="0" w:space="0" w:color="auto"/>
        <w:right w:val="none" w:sz="0" w:space="0" w:color="auto"/>
      </w:divBdr>
      <w:divsChild>
        <w:div w:id="1533689097">
          <w:marLeft w:val="0"/>
          <w:marRight w:val="0"/>
          <w:marTop w:val="0"/>
          <w:marBottom w:val="0"/>
          <w:divBdr>
            <w:top w:val="none" w:sz="0" w:space="0" w:color="auto"/>
            <w:left w:val="none" w:sz="0" w:space="0" w:color="auto"/>
            <w:bottom w:val="none" w:sz="0" w:space="0" w:color="auto"/>
            <w:right w:val="none" w:sz="0" w:space="0" w:color="auto"/>
          </w:divBdr>
          <w:divsChild>
            <w:div w:id="1771510580">
              <w:marLeft w:val="0"/>
              <w:marRight w:val="0"/>
              <w:marTop w:val="0"/>
              <w:marBottom w:val="0"/>
              <w:divBdr>
                <w:top w:val="none" w:sz="0" w:space="0" w:color="auto"/>
                <w:left w:val="none" w:sz="0" w:space="0" w:color="auto"/>
                <w:bottom w:val="none" w:sz="0" w:space="0" w:color="auto"/>
                <w:right w:val="none" w:sz="0" w:space="0" w:color="auto"/>
              </w:divBdr>
              <w:divsChild>
                <w:div w:id="1073702882">
                  <w:marLeft w:val="0"/>
                  <w:marRight w:val="0"/>
                  <w:marTop w:val="0"/>
                  <w:marBottom w:val="0"/>
                  <w:divBdr>
                    <w:top w:val="none" w:sz="0" w:space="0" w:color="auto"/>
                    <w:left w:val="none" w:sz="0" w:space="0" w:color="auto"/>
                    <w:bottom w:val="none" w:sz="0" w:space="0" w:color="auto"/>
                    <w:right w:val="none" w:sz="0" w:space="0" w:color="auto"/>
                  </w:divBdr>
                  <w:divsChild>
                    <w:div w:id="1140221841">
                      <w:marLeft w:val="0"/>
                      <w:marRight w:val="0"/>
                      <w:marTop w:val="0"/>
                      <w:marBottom w:val="0"/>
                      <w:divBdr>
                        <w:top w:val="none" w:sz="0" w:space="0" w:color="auto"/>
                        <w:left w:val="none" w:sz="0" w:space="0" w:color="auto"/>
                        <w:bottom w:val="none" w:sz="0" w:space="0" w:color="auto"/>
                        <w:right w:val="none" w:sz="0" w:space="0" w:color="auto"/>
                      </w:divBdr>
                      <w:divsChild>
                        <w:div w:id="437411100">
                          <w:marLeft w:val="0"/>
                          <w:marRight w:val="0"/>
                          <w:marTop w:val="0"/>
                          <w:marBottom w:val="0"/>
                          <w:divBdr>
                            <w:top w:val="none" w:sz="0" w:space="0" w:color="auto"/>
                            <w:left w:val="none" w:sz="0" w:space="0" w:color="auto"/>
                            <w:bottom w:val="none" w:sz="0" w:space="0" w:color="auto"/>
                            <w:right w:val="none" w:sz="0" w:space="0" w:color="auto"/>
                          </w:divBdr>
                          <w:divsChild>
                            <w:div w:id="1207640464">
                              <w:marLeft w:val="0"/>
                              <w:marRight w:val="0"/>
                              <w:marTop w:val="0"/>
                              <w:marBottom w:val="0"/>
                              <w:divBdr>
                                <w:top w:val="none" w:sz="0" w:space="0" w:color="auto"/>
                                <w:left w:val="none" w:sz="0" w:space="0" w:color="auto"/>
                                <w:bottom w:val="none" w:sz="0" w:space="0" w:color="auto"/>
                                <w:right w:val="none" w:sz="0" w:space="0" w:color="auto"/>
                              </w:divBdr>
                              <w:divsChild>
                                <w:div w:id="1803158921">
                                  <w:marLeft w:val="0"/>
                                  <w:marRight w:val="0"/>
                                  <w:marTop w:val="0"/>
                                  <w:marBottom w:val="0"/>
                                  <w:divBdr>
                                    <w:top w:val="none" w:sz="0" w:space="0" w:color="auto"/>
                                    <w:left w:val="none" w:sz="0" w:space="0" w:color="auto"/>
                                    <w:bottom w:val="none" w:sz="0" w:space="0" w:color="auto"/>
                                    <w:right w:val="none" w:sz="0" w:space="0" w:color="auto"/>
                                  </w:divBdr>
                                  <w:divsChild>
                                    <w:div w:id="761298658">
                                      <w:marLeft w:val="0"/>
                                      <w:marRight w:val="0"/>
                                      <w:marTop w:val="0"/>
                                      <w:marBottom w:val="0"/>
                                      <w:divBdr>
                                        <w:top w:val="none" w:sz="0" w:space="0" w:color="auto"/>
                                        <w:left w:val="none" w:sz="0" w:space="0" w:color="auto"/>
                                        <w:bottom w:val="none" w:sz="0" w:space="0" w:color="auto"/>
                                        <w:right w:val="none" w:sz="0" w:space="0" w:color="auto"/>
                                      </w:divBdr>
                                      <w:divsChild>
                                        <w:div w:id="650986336">
                                          <w:marLeft w:val="0"/>
                                          <w:marRight w:val="0"/>
                                          <w:marTop w:val="0"/>
                                          <w:marBottom w:val="0"/>
                                          <w:divBdr>
                                            <w:top w:val="none" w:sz="0" w:space="0" w:color="auto"/>
                                            <w:left w:val="none" w:sz="0" w:space="0" w:color="auto"/>
                                            <w:bottom w:val="none" w:sz="0" w:space="0" w:color="auto"/>
                                            <w:right w:val="none" w:sz="0" w:space="0" w:color="auto"/>
                                          </w:divBdr>
                                          <w:divsChild>
                                            <w:div w:id="1413506930">
                                              <w:marLeft w:val="0"/>
                                              <w:marRight w:val="0"/>
                                              <w:marTop w:val="0"/>
                                              <w:marBottom w:val="0"/>
                                              <w:divBdr>
                                                <w:top w:val="none" w:sz="0" w:space="0" w:color="auto"/>
                                                <w:left w:val="none" w:sz="0" w:space="0" w:color="auto"/>
                                                <w:bottom w:val="none" w:sz="0" w:space="0" w:color="auto"/>
                                                <w:right w:val="none" w:sz="0" w:space="0" w:color="auto"/>
                                              </w:divBdr>
                                            </w:div>
                                            <w:div w:id="1538353899">
                                              <w:marLeft w:val="0"/>
                                              <w:marRight w:val="0"/>
                                              <w:marTop w:val="0"/>
                                              <w:marBottom w:val="0"/>
                                              <w:divBdr>
                                                <w:top w:val="none" w:sz="0" w:space="0" w:color="auto"/>
                                                <w:left w:val="none" w:sz="0" w:space="0" w:color="auto"/>
                                                <w:bottom w:val="none" w:sz="0" w:space="0" w:color="auto"/>
                                                <w:right w:val="none" w:sz="0" w:space="0" w:color="auto"/>
                                              </w:divBdr>
                                              <w:divsChild>
                                                <w:div w:id="1601716526">
                                                  <w:marLeft w:val="0"/>
                                                  <w:marRight w:val="0"/>
                                                  <w:marTop w:val="0"/>
                                                  <w:marBottom w:val="0"/>
                                                  <w:divBdr>
                                                    <w:top w:val="none" w:sz="0" w:space="0" w:color="auto"/>
                                                    <w:left w:val="none" w:sz="0" w:space="0" w:color="auto"/>
                                                    <w:bottom w:val="none" w:sz="0" w:space="0" w:color="auto"/>
                                                    <w:right w:val="none" w:sz="0" w:space="0" w:color="auto"/>
                                                  </w:divBdr>
                                                  <w:divsChild>
                                                    <w:div w:id="1545366866">
                                                      <w:marLeft w:val="0"/>
                                                      <w:marRight w:val="0"/>
                                                      <w:marTop w:val="0"/>
                                                      <w:marBottom w:val="0"/>
                                                      <w:divBdr>
                                                        <w:top w:val="none" w:sz="0" w:space="0" w:color="auto"/>
                                                        <w:left w:val="none" w:sz="0" w:space="0" w:color="auto"/>
                                                        <w:bottom w:val="none" w:sz="0" w:space="0" w:color="auto"/>
                                                        <w:right w:val="none" w:sz="0" w:space="0" w:color="auto"/>
                                                      </w:divBdr>
                                                      <w:divsChild>
                                                        <w:div w:id="1914048370">
                                                          <w:marLeft w:val="0"/>
                                                          <w:marRight w:val="0"/>
                                                          <w:marTop w:val="0"/>
                                                          <w:marBottom w:val="0"/>
                                                          <w:divBdr>
                                                            <w:top w:val="none" w:sz="0" w:space="0" w:color="auto"/>
                                                            <w:left w:val="none" w:sz="0" w:space="0" w:color="auto"/>
                                                            <w:bottom w:val="none" w:sz="0" w:space="0" w:color="auto"/>
                                                            <w:right w:val="none" w:sz="0" w:space="0" w:color="auto"/>
                                                          </w:divBdr>
                                                          <w:divsChild>
                                                            <w:div w:id="577325828">
                                                              <w:marLeft w:val="0"/>
                                                              <w:marRight w:val="0"/>
                                                              <w:marTop w:val="0"/>
                                                              <w:marBottom w:val="0"/>
                                                              <w:divBdr>
                                                                <w:top w:val="none" w:sz="0" w:space="0" w:color="auto"/>
                                                                <w:left w:val="none" w:sz="0" w:space="0" w:color="auto"/>
                                                                <w:bottom w:val="none" w:sz="0" w:space="0" w:color="auto"/>
                                                                <w:right w:val="none" w:sz="0" w:space="0" w:color="auto"/>
                                                              </w:divBdr>
                                                              <w:divsChild>
                                                                <w:div w:id="984313222">
                                                                  <w:marLeft w:val="0"/>
                                                                  <w:marRight w:val="0"/>
                                                                  <w:marTop w:val="0"/>
                                                                  <w:marBottom w:val="0"/>
                                                                  <w:divBdr>
                                                                    <w:top w:val="none" w:sz="0" w:space="0" w:color="auto"/>
                                                                    <w:left w:val="none" w:sz="0" w:space="0" w:color="auto"/>
                                                                    <w:bottom w:val="none" w:sz="0" w:space="0" w:color="auto"/>
                                                                    <w:right w:val="none" w:sz="0" w:space="0" w:color="auto"/>
                                                                  </w:divBdr>
                                                                  <w:divsChild>
                                                                    <w:div w:id="944386037">
                                                                      <w:marLeft w:val="0"/>
                                                                      <w:marRight w:val="0"/>
                                                                      <w:marTop w:val="0"/>
                                                                      <w:marBottom w:val="0"/>
                                                                      <w:divBdr>
                                                                        <w:top w:val="none" w:sz="0" w:space="0" w:color="auto"/>
                                                                        <w:left w:val="none" w:sz="0" w:space="0" w:color="auto"/>
                                                                        <w:bottom w:val="none" w:sz="0" w:space="0" w:color="auto"/>
                                                                        <w:right w:val="none" w:sz="0" w:space="0" w:color="auto"/>
                                                                      </w:divBdr>
                                                                      <w:divsChild>
                                                                        <w:div w:id="1730029358">
                                                                          <w:marLeft w:val="0"/>
                                                                          <w:marRight w:val="0"/>
                                                                          <w:marTop w:val="0"/>
                                                                          <w:marBottom w:val="0"/>
                                                                          <w:divBdr>
                                                                            <w:top w:val="none" w:sz="0" w:space="0" w:color="auto"/>
                                                                            <w:left w:val="none" w:sz="0" w:space="0" w:color="auto"/>
                                                                            <w:bottom w:val="none" w:sz="0" w:space="0" w:color="auto"/>
                                                                            <w:right w:val="none" w:sz="0" w:space="0" w:color="auto"/>
                                                                          </w:divBdr>
                                                                          <w:divsChild>
                                                                            <w:div w:id="688795102">
                                                                              <w:marLeft w:val="0"/>
                                                                              <w:marRight w:val="0"/>
                                                                              <w:marTop w:val="0"/>
                                                                              <w:marBottom w:val="0"/>
                                                                              <w:divBdr>
                                                                                <w:top w:val="none" w:sz="0" w:space="0" w:color="auto"/>
                                                                                <w:left w:val="none" w:sz="0" w:space="0" w:color="auto"/>
                                                                                <w:bottom w:val="none" w:sz="0" w:space="0" w:color="auto"/>
                                                                                <w:right w:val="none" w:sz="0" w:space="0" w:color="auto"/>
                                                                              </w:divBdr>
                                                                              <w:divsChild>
                                                                                <w:div w:id="1562786925">
                                                                                  <w:marLeft w:val="0"/>
                                                                                  <w:marRight w:val="0"/>
                                                                                  <w:marTop w:val="0"/>
                                                                                  <w:marBottom w:val="0"/>
                                                                                  <w:divBdr>
                                                                                    <w:top w:val="none" w:sz="0" w:space="0" w:color="auto"/>
                                                                                    <w:left w:val="none" w:sz="0" w:space="0" w:color="auto"/>
                                                                                    <w:bottom w:val="none" w:sz="0" w:space="0" w:color="auto"/>
                                                                                    <w:right w:val="none" w:sz="0" w:space="0" w:color="auto"/>
                                                                                  </w:divBdr>
                                                                                  <w:divsChild>
                                                                                    <w:div w:id="1409156837">
                                                                                      <w:marLeft w:val="0"/>
                                                                                      <w:marRight w:val="0"/>
                                                                                      <w:marTop w:val="0"/>
                                                                                      <w:marBottom w:val="0"/>
                                                                                      <w:divBdr>
                                                                                        <w:top w:val="none" w:sz="0" w:space="0" w:color="auto"/>
                                                                                        <w:left w:val="none" w:sz="0" w:space="0" w:color="auto"/>
                                                                                        <w:bottom w:val="none" w:sz="0" w:space="0" w:color="auto"/>
                                                                                        <w:right w:val="none" w:sz="0" w:space="0" w:color="auto"/>
                                                                                      </w:divBdr>
                                                                                      <w:divsChild>
                                                                                        <w:div w:id="2051763137">
                                                                                          <w:marLeft w:val="0"/>
                                                                                          <w:marRight w:val="0"/>
                                                                                          <w:marTop w:val="0"/>
                                                                                          <w:marBottom w:val="0"/>
                                                                                          <w:divBdr>
                                                                                            <w:top w:val="none" w:sz="0" w:space="0" w:color="auto"/>
                                                                                            <w:left w:val="none" w:sz="0" w:space="0" w:color="auto"/>
                                                                                            <w:bottom w:val="none" w:sz="0" w:space="0" w:color="auto"/>
                                                                                            <w:right w:val="none" w:sz="0" w:space="0" w:color="auto"/>
                                                                                          </w:divBdr>
                                                                                          <w:divsChild>
                                                                                            <w:div w:id="1014654453">
                                                                                              <w:marLeft w:val="0"/>
                                                                                              <w:marRight w:val="0"/>
                                                                                              <w:marTop w:val="0"/>
                                                                                              <w:marBottom w:val="0"/>
                                                                                              <w:divBdr>
                                                                                                <w:top w:val="none" w:sz="0" w:space="0" w:color="auto"/>
                                                                                                <w:left w:val="none" w:sz="0" w:space="0" w:color="auto"/>
                                                                                                <w:bottom w:val="none" w:sz="0" w:space="0" w:color="auto"/>
                                                                                                <w:right w:val="none" w:sz="0" w:space="0" w:color="auto"/>
                                                                                              </w:divBdr>
                                                                                              <w:divsChild>
                                                                                                <w:div w:id="1574394961">
                                                                                                  <w:marLeft w:val="0"/>
                                                                                                  <w:marRight w:val="0"/>
                                                                                                  <w:marTop w:val="0"/>
                                                                                                  <w:marBottom w:val="0"/>
                                                                                                  <w:divBdr>
                                                                                                    <w:top w:val="none" w:sz="0" w:space="0" w:color="auto"/>
                                                                                                    <w:left w:val="none" w:sz="0" w:space="0" w:color="auto"/>
                                                                                                    <w:bottom w:val="none" w:sz="0" w:space="0" w:color="auto"/>
                                                                                                    <w:right w:val="none" w:sz="0" w:space="0" w:color="auto"/>
                                                                                                  </w:divBdr>
                                                                                                  <w:divsChild>
                                                                                                    <w:div w:id="1786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2649282">
      <w:bodyDiv w:val="1"/>
      <w:marLeft w:val="0"/>
      <w:marRight w:val="0"/>
      <w:marTop w:val="0"/>
      <w:marBottom w:val="0"/>
      <w:divBdr>
        <w:top w:val="none" w:sz="0" w:space="0" w:color="auto"/>
        <w:left w:val="none" w:sz="0" w:space="0" w:color="auto"/>
        <w:bottom w:val="none" w:sz="0" w:space="0" w:color="auto"/>
        <w:right w:val="none" w:sz="0" w:space="0" w:color="auto"/>
      </w:divBdr>
    </w:div>
    <w:div w:id="857890238">
      <w:bodyDiv w:val="1"/>
      <w:marLeft w:val="0"/>
      <w:marRight w:val="0"/>
      <w:marTop w:val="0"/>
      <w:marBottom w:val="0"/>
      <w:divBdr>
        <w:top w:val="none" w:sz="0" w:space="0" w:color="auto"/>
        <w:left w:val="none" w:sz="0" w:space="0" w:color="auto"/>
        <w:bottom w:val="none" w:sz="0" w:space="0" w:color="auto"/>
        <w:right w:val="none" w:sz="0" w:space="0" w:color="auto"/>
      </w:divBdr>
    </w:div>
    <w:div w:id="938104431">
      <w:bodyDiv w:val="1"/>
      <w:marLeft w:val="0"/>
      <w:marRight w:val="0"/>
      <w:marTop w:val="0"/>
      <w:marBottom w:val="0"/>
      <w:divBdr>
        <w:top w:val="none" w:sz="0" w:space="0" w:color="auto"/>
        <w:left w:val="none" w:sz="0" w:space="0" w:color="auto"/>
        <w:bottom w:val="none" w:sz="0" w:space="0" w:color="auto"/>
        <w:right w:val="none" w:sz="0" w:space="0" w:color="auto"/>
      </w:divBdr>
    </w:div>
    <w:div w:id="1021708798">
      <w:bodyDiv w:val="1"/>
      <w:marLeft w:val="0"/>
      <w:marRight w:val="0"/>
      <w:marTop w:val="0"/>
      <w:marBottom w:val="0"/>
      <w:divBdr>
        <w:top w:val="none" w:sz="0" w:space="0" w:color="auto"/>
        <w:left w:val="none" w:sz="0" w:space="0" w:color="auto"/>
        <w:bottom w:val="none" w:sz="0" w:space="0" w:color="auto"/>
        <w:right w:val="none" w:sz="0" w:space="0" w:color="auto"/>
      </w:divBdr>
    </w:div>
    <w:div w:id="1085610987">
      <w:bodyDiv w:val="1"/>
      <w:marLeft w:val="0"/>
      <w:marRight w:val="0"/>
      <w:marTop w:val="0"/>
      <w:marBottom w:val="0"/>
      <w:divBdr>
        <w:top w:val="none" w:sz="0" w:space="0" w:color="auto"/>
        <w:left w:val="none" w:sz="0" w:space="0" w:color="auto"/>
        <w:bottom w:val="none" w:sz="0" w:space="0" w:color="auto"/>
        <w:right w:val="none" w:sz="0" w:space="0" w:color="auto"/>
      </w:divBdr>
    </w:div>
    <w:div w:id="1172179695">
      <w:bodyDiv w:val="1"/>
      <w:marLeft w:val="0"/>
      <w:marRight w:val="0"/>
      <w:marTop w:val="0"/>
      <w:marBottom w:val="0"/>
      <w:divBdr>
        <w:top w:val="none" w:sz="0" w:space="0" w:color="auto"/>
        <w:left w:val="none" w:sz="0" w:space="0" w:color="auto"/>
        <w:bottom w:val="none" w:sz="0" w:space="0" w:color="auto"/>
        <w:right w:val="none" w:sz="0" w:space="0" w:color="auto"/>
      </w:divBdr>
    </w:div>
    <w:div w:id="1428966283">
      <w:bodyDiv w:val="1"/>
      <w:marLeft w:val="0"/>
      <w:marRight w:val="0"/>
      <w:marTop w:val="0"/>
      <w:marBottom w:val="0"/>
      <w:divBdr>
        <w:top w:val="none" w:sz="0" w:space="0" w:color="auto"/>
        <w:left w:val="none" w:sz="0" w:space="0" w:color="auto"/>
        <w:bottom w:val="none" w:sz="0" w:space="0" w:color="auto"/>
        <w:right w:val="none" w:sz="0" w:space="0" w:color="auto"/>
      </w:divBdr>
    </w:div>
    <w:div w:id="1463766794">
      <w:bodyDiv w:val="1"/>
      <w:marLeft w:val="0"/>
      <w:marRight w:val="0"/>
      <w:marTop w:val="0"/>
      <w:marBottom w:val="0"/>
      <w:divBdr>
        <w:top w:val="none" w:sz="0" w:space="0" w:color="auto"/>
        <w:left w:val="none" w:sz="0" w:space="0" w:color="auto"/>
        <w:bottom w:val="none" w:sz="0" w:space="0" w:color="auto"/>
        <w:right w:val="none" w:sz="0" w:space="0" w:color="auto"/>
      </w:divBdr>
    </w:div>
    <w:div w:id="1513227509">
      <w:bodyDiv w:val="1"/>
      <w:marLeft w:val="0"/>
      <w:marRight w:val="0"/>
      <w:marTop w:val="0"/>
      <w:marBottom w:val="0"/>
      <w:divBdr>
        <w:top w:val="none" w:sz="0" w:space="0" w:color="auto"/>
        <w:left w:val="none" w:sz="0" w:space="0" w:color="auto"/>
        <w:bottom w:val="none" w:sz="0" w:space="0" w:color="auto"/>
        <w:right w:val="none" w:sz="0" w:space="0" w:color="auto"/>
      </w:divBdr>
    </w:div>
    <w:div w:id="1543901159">
      <w:bodyDiv w:val="1"/>
      <w:marLeft w:val="0"/>
      <w:marRight w:val="0"/>
      <w:marTop w:val="0"/>
      <w:marBottom w:val="0"/>
      <w:divBdr>
        <w:top w:val="none" w:sz="0" w:space="0" w:color="auto"/>
        <w:left w:val="none" w:sz="0" w:space="0" w:color="auto"/>
        <w:bottom w:val="none" w:sz="0" w:space="0" w:color="auto"/>
        <w:right w:val="none" w:sz="0" w:space="0" w:color="auto"/>
      </w:divBdr>
    </w:div>
    <w:div w:id="1585802841">
      <w:bodyDiv w:val="1"/>
      <w:marLeft w:val="0"/>
      <w:marRight w:val="0"/>
      <w:marTop w:val="0"/>
      <w:marBottom w:val="0"/>
      <w:divBdr>
        <w:top w:val="none" w:sz="0" w:space="0" w:color="auto"/>
        <w:left w:val="none" w:sz="0" w:space="0" w:color="auto"/>
        <w:bottom w:val="none" w:sz="0" w:space="0" w:color="auto"/>
        <w:right w:val="none" w:sz="0" w:space="0" w:color="auto"/>
      </w:divBdr>
    </w:div>
    <w:div w:id="1773552992">
      <w:bodyDiv w:val="1"/>
      <w:marLeft w:val="0"/>
      <w:marRight w:val="0"/>
      <w:marTop w:val="0"/>
      <w:marBottom w:val="0"/>
      <w:divBdr>
        <w:top w:val="none" w:sz="0" w:space="0" w:color="auto"/>
        <w:left w:val="none" w:sz="0" w:space="0" w:color="auto"/>
        <w:bottom w:val="none" w:sz="0" w:space="0" w:color="auto"/>
        <w:right w:val="none" w:sz="0" w:space="0" w:color="auto"/>
      </w:divBdr>
    </w:div>
    <w:div w:id="1773666394">
      <w:bodyDiv w:val="1"/>
      <w:marLeft w:val="0"/>
      <w:marRight w:val="0"/>
      <w:marTop w:val="0"/>
      <w:marBottom w:val="0"/>
      <w:divBdr>
        <w:top w:val="none" w:sz="0" w:space="0" w:color="auto"/>
        <w:left w:val="none" w:sz="0" w:space="0" w:color="auto"/>
        <w:bottom w:val="none" w:sz="0" w:space="0" w:color="auto"/>
        <w:right w:val="none" w:sz="0" w:space="0" w:color="auto"/>
      </w:divBdr>
    </w:div>
    <w:div w:id="1812550798">
      <w:bodyDiv w:val="1"/>
      <w:marLeft w:val="0"/>
      <w:marRight w:val="0"/>
      <w:marTop w:val="0"/>
      <w:marBottom w:val="0"/>
      <w:divBdr>
        <w:top w:val="none" w:sz="0" w:space="0" w:color="auto"/>
        <w:left w:val="none" w:sz="0" w:space="0" w:color="auto"/>
        <w:bottom w:val="none" w:sz="0" w:space="0" w:color="auto"/>
        <w:right w:val="none" w:sz="0" w:space="0" w:color="auto"/>
      </w:divBdr>
    </w:div>
    <w:div w:id="1827553547">
      <w:bodyDiv w:val="1"/>
      <w:marLeft w:val="0"/>
      <w:marRight w:val="0"/>
      <w:marTop w:val="0"/>
      <w:marBottom w:val="0"/>
      <w:divBdr>
        <w:top w:val="none" w:sz="0" w:space="0" w:color="auto"/>
        <w:left w:val="none" w:sz="0" w:space="0" w:color="auto"/>
        <w:bottom w:val="none" w:sz="0" w:space="0" w:color="auto"/>
        <w:right w:val="none" w:sz="0" w:space="0" w:color="auto"/>
      </w:divBdr>
    </w:div>
    <w:div w:id="1847402877">
      <w:bodyDiv w:val="1"/>
      <w:marLeft w:val="0"/>
      <w:marRight w:val="0"/>
      <w:marTop w:val="0"/>
      <w:marBottom w:val="0"/>
      <w:divBdr>
        <w:top w:val="none" w:sz="0" w:space="0" w:color="auto"/>
        <w:left w:val="none" w:sz="0" w:space="0" w:color="auto"/>
        <w:bottom w:val="none" w:sz="0" w:space="0" w:color="auto"/>
        <w:right w:val="none" w:sz="0" w:space="0" w:color="auto"/>
      </w:divBdr>
    </w:div>
    <w:div w:id="1924800529">
      <w:bodyDiv w:val="1"/>
      <w:marLeft w:val="0"/>
      <w:marRight w:val="0"/>
      <w:marTop w:val="0"/>
      <w:marBottom w:val="0"/>
      <w:divBdr>
        <w:top w:val="none" w:sz="0" w:space="0" w:color="auto"/>
        <w:left w:val="none" w:sz="0" w:space="0" w:color="auto"/>
        <w:bottom w:val="none" w:sz="0" w:space="0" w:color="auto"/>
        <w:right w:val="none" w:sz="0" w:space="0" w:color="auto"/>
      </w:divBdr>
    </w:div>
    <w:div w:id="2052800830">
      <w:bodyDiv w:val="1"/>
      <w:marLeft w:val="0"/>
      <w:marRight w:val="0"/>
      <w:marTop w:val="0"/>
      <w:marBottom w:val="0"/>
      <w:divBdr>
        <w:top w:val="none" w:sz="0" w:space="0" w:color="auto"/>
        <w:left w:val="none" w:sz="0" w:space="0" w:color="auto"/>
        <w:bottom w:val="none" w:sz="0" w:space="0" w:color="auto"/>
        <w:right w:val="none" w:sz="0" w:space="0" w:color="auto"/>
      </w:divBdr>
    </w:div>
    <w:div w:id="2080714952">
      <w:bodyDiv w:val="1"/>
      <w:marLeft w:val="0"/>
      <w:marRight w:val="0"/>
      <w:marTop w:val="0"/>
      <w:marBottom w:val="0"/>
      <w:divBdr>
        <w:top w:val="none" w:sz="0" w:space="0" w:color="auto"/>
        <w:left w:val="none" w:sz="0" w:space="0" w:color="auto"/>
        <w:bottom w:val="none" w:sz="0" w:space="0" w:color="auto"/>
        <w:right w:val="none" w:sz="0" w:space="0" w:color="auto"/>
      </w:divBdr>
    </w:div>
    <w:div w:id="2101441232">
      <w:bodyDiv w:val="1"/>
      <w:marLeft w:val="0"/>
      <w:marRight w:val="0"/>
      <w:marTop w:val="0"/>
      <w:marBottom w:val="0"/>
      <w:divBdr>
        <w:top w:val="none" w:sz="0" w:space="0" w:color="auto"/>
        <w:left w:val="none" w:sz="0" w:space="0" w:color="auto"/>
        <w:bottom w:val="none" w:sz="0" w:space="0" w:color="auto"/>
        <w:right w:val="none" w:sz="0" w:space="0" w:color="auto"/>
      </w:divBdr>
    </w:div>
    <w:div w:id="2104102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ctoras\Dropbox\Computer%20Science\Papers\MapReduce%20Cosine%20Sim\splnproc1110.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b:Source>
    <b:Tag>Tam</b:Tag>
    <b:SourceType>JournalArticle</b:SourceType>
    <b:Guid>{C131AAF8-9234-4E3E-BD22-39B49A441349}</b:Guid>
    <b:Author>
      <b:Author>
        <b:NameList>
          <b:Person>
            <b:Last>Tamer Elsayed</b:Last>
            <b:First>Jimmy</b:First>
            <b:Middle>Lin, and Douglas W. Oard</b:Middle>
          </b:Person>
        </b:NameList>
      </b:Author>
    </b:Author>
    <b:Title>Pairwise Document Similarity in Large Collections with MapReduce</b:Title>
    <b:LCID>en-US</b:LCID>
    <b:RefOrder>1</b:RefOrder>
  </b:Source>
</b:Sources>
</file>

<file path=customXml/itemProps1.xml><?xml version="1.0" encoding="utf-8"?>
<ds:datastoreItem xmlns:ds="http://schemas.openxmlformats.org/officeDocument/2006/customXml" ds:itemID="{607639A1-72ED-4474-AF48-3C5A1584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splnproc1110</Template>
  <TotalTime>16</TotalTime>
  <Pages>1</Pages>
  <Words>7211</Words>
  <Characters>38942</Characters>
  <Application>Microsoft Office Word</Application>
  <DocSecurity>0</DocSecurity>
  <Lines>324</Lines>
  <Paragraphs>92</Paragraphs>
  <ScaleCrop>false</ScaleCrop>
  <HeadingPairs>
    <vt:vector size="6" baseType="variant">
      <vt:variant>
        <vt:lpstr>Title</vt:lpstr>
      </vt:variant>
      <vt:variant>
        <vt:i4>1</vt:i4>
      </vt:variant>
      <vt:variant>
        <vt:lpstr>Τίτλος</vt:lpstr>
      </vt:variant>
      <vt:variant>
        <vt:i4>1</vt:i4>
      </vt:variant>
      <vt:variant>
        <vt:lpstr>Titel</vt:lpstr>
      </vt:variant>
      <vt:variant>
        <vt:i4>1</vt:i4>
      </vt:variant>
    </vt:vector>
  </HeadingPairs>
  <TitlesOfParts>
    <vt:vector size="3" baseType="lpstr">
      <vt:lpstr/>
      <vt:lpstr/>
      <vt:lpstr/>
    </vt:vector>
  </TitlesOfParts>
  <Company>dataspect IT-Services, Heidelberg, Germany</Company>
  <LinksUpToDate>false</LinksUpToDate>
  <CharactersWithSpaces>46061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Victoras</dc:creator>
  <dc:description>Formats and macros for Springer Lecture Notes</dc:description>
  <cp:lastModifiedBy>Victoras</cp:lastModifiedBy>
  <cp:revision>7</cp:revision>
  <cp:lastPrinted>2014-06-24T11:45:00Z</cp:lastPrinted>
  <dcterms:created xsi:type="dcterms:W3CDTF">2014-06-21T19:30:00Z</dcterms:created>
  <dcterms:modified xsi:type="dcterms:W3CDTF">2014-06-24T11:49:00Z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endeley Document_1">
    <vt:lpwstr>True</vt:lpwstr>
  </property>
  <property fmtid="{D5CDD505-2E9C-101B-9397-08002B2CF9AE}" pid="4" name="Mendeley User Name_1">
    <vt:lpwstr>victorasgs@gmail.com@www.mendeley.com</vt:lpwstr>
  </property>
  <property fmtid="{D5CDD505-2E9C-101B-9397-08002B2CF9AE}" pid="5" name="Mendeley Citation Style_1">
    <vt:lpwstr>http://www.zotero.org/styles/springer-basic-brackets</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http://www.zotero.org/styles/chicago-author-date</vt:lpwstr>
  </property>
  <property fmtid="{D5CDD505-2E9C-101B-9397-08002B2CF9AE}" pid="13" name="Mendeley Recent Style Name 3_1">
    <vt:lpwstr>Chicago Manual of Style 16th edition (author-date)</vt:lpwstr>
  </property>
  <property fmtid="{D5CDD505-2E9C-101B-9397-08002B2CF9AE}" pid="14" name="Mendeley Recent Style Id 4_1">
    <vt:lpwstr>http://www.zotero.org/styles/ieee</vt:lpwstr>
  </property>
  <property fmtid="{D5CDD505-2E9C-101B-9397-08002B2CF9AE}" pid="15" name="Mendeley Recent Style Name 4_1">
    <vt:lpwstr>IEEE</vt:lpwstr>
  </property>
  <property fmtid="{D5CDD505-2E9C-101B-9397-08002B2CF9AE}" pid="16" name="Mendeley Recent Style Id 5_1">
    <vt:lpwstr>http://www.zotero.org/styles/modern-humanities-research-association</vt:lpwstr>
  </property>
  <property fmtid="{D5CDD505-2E9C-101B-9397-08002B2CF9AE}" pid="17" name="Mendeley Recent Style Name 5_1">
    <vt:lpwstr>Modern Humanities Research Association 3rd edition (note with bibliography)</vt:lpwstr>
  </property>
  <property fmtid="{D5CDD505-2E9C-101B-9397-08002B2CF9AE}" pid="18" name="Mendeley Recent Style Id 6_1">
    <vt:lpwstr>http://www.zotero.org/styles/nature</vt:lpwstr>
  </property>
  <property fmtid="{D5CDD505-2E9C-101B-9397-08002B2CF9AE}" pid="19" name="Mendeley Recent Style Name 6_1">
    <vt:lpwstr>Nature</vt:lpwstr>
  </property>
  <property fmtid="{D5CDD505-2E9C-101B-9397-08002B2CF9AE}" pid="20" name="Mendeley Recent Style Id 7_1">
    <vt:lpwstr>http://www.zotero.org/styles/springer-basic-author-date</vt:lpwstr>
  </property>
  <property fmtid="{D5CDD505-2E9C-101B-9397-08002B2CF9AE}" pid="21" name="Mendeley Recent Style Name 7_1">
    <vt:lpwstr>Springer Basic (author-date)</vt:lpwstr>
  </property>
  <property fmtid="{D5CDD505-2E9C-101B-9397-08002B2CF9AE}" pid="22" name="Mendeley Recent Style Id 8_1">
    <vt:lpwstr>http://www.zotero.org/styles/springer-basic-brackets</vt:lpwstr>
  </property>
  <property fmtid="{D5CDD505-2E9C-101B-9397-08002B2CF9AE}" pid="23" name="Mendeley Recent Style Name 8_1">
    <vt:lpwstr>Springer Basic (numeric, brackets)</vt:lpwstr>
  </property>
  <property fmtid="{D5CDD505-2E9C-101B-9397-08002B2CF9AE}" pid="24" name="Mendeley Recent Style Id 9_1">
    <vt:lpwstr>http://www.zotero.org/styles/springer-lecture-notes-in-computer-science-alphabetical</vt:lpwstr>
  </property>
  <property fmtid="{D5CDD505-2E9C-101B-9397-08002B2CF9AE}" pid="25" name="Mendeley Recent Style Name 9_1">
    <vt:lpwstr>Springer Lecture Notes in Computer Science (sorted alphabetically)</vt:lpwstr>
  </property>
</Properties>
</file>